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D7B92" w:rsidR="00B8026D" w:rsidRDefault="00D762FD" w14:paraId="4d8a442" w14:textId="4d8a442">
      <w:pPr>
        <w15:collapsed w:val="false"/>
        <w:rPr>
          <w:rFonts w:ascii="Arial" w:hAnsi="Arial" w:cs="Arial"/>
          <w:szCs w:val="24"/>
        </w:rPr>
      </w:pPr>
      <w:bookmarkStart w:name="_GoBack" w:id="0"/>
      <w:bookmarkEnd w:id="0"/>
      <w:r w:rsidRPr="00DD7B92">
        <w:rPr>
          <w:rFonts w:ascii="Arial" w:hAnsi="Arial" w:cs="Arial"/>
          <w:szCs w:val="24"/>
        </w:rPr>
        <w:t xml:space="preserve">    </w:t>
      </w:r>
      <w:r w:rsidRPr="00DD7B92" w:rsidR="00CD3D4D">
        <w:rPr>
          <w:rFonts w:ascii="Arial" w:hAnsi="Arial" w:cs="Arial"/>
          <w:szCs w:val="24"/>
        </w:rPr>
        <w:t>Republika Hrvatska</w:t>
      </w:r>
    </w:p>
    <w:p w:rsidRPr="00DD7B92" w:rsidR="000F058B" w:rsidRDefault="00241C63">
      <w:pPr>
        <w:rPr>
          <w:rFonts w:ascii="Arial" w:hAnsi="Arial" w:cs="Arial"/>
          <w:szCs w:val="24"/>
        </w:rPr>
      </w:pPr>
      <w:r w:rsidRPr="00DD7B92">
        <w:rPr>
          <w:rFonts w:ascii="Arial" w:hAnsi="Arial" w:cs="Arial"/>
          <w:szCs w:val="24"/>
        </w:rPr>
        <w:t xml:space="preserve">Trgovački sud u Zagrebu </w:t>
      </w:r>
      <w:r w:rsidRPr="00DD7B92">
        <w:rPr>
          <w:rFonts w:ascii="Arial" w:hAnsi="Arial" w:cs="Arial"/>
          <w:szCs w:val="24"/>
        </w:rPr>
        <w:tab/>
      </w:r>
      <w:r w:rsidRPr="00DD7B92">
        <w:rPr>
          <w:rFonts w:ascii="Arial" w:hAnsi="Arial" w:cs="Arial"/>
          <w:szCs w:val="24"/>
        </w:rPr>
        <w:tab/>
      </w:r>
      <w:r w:rsidRPr="00DD7B92">
        <w:rPr>
          <w:rFonts w:ascii="Arial" w:hAnsi="Arial" w:cs="Arial"/>
          <w:szCs w:val="24"/>
        </w:rPr>
        <w:tab/>
      </w:r>
      <w:r w:rsidRPr="00DD7B92">
        <w:rPr>
          <w:rFonts w:ascii="Arial" w:hAnsi="Arial" w:cs="Arial"/>
          <w:szCs w:val="24"/>
        </w:rPr>
        <w:tab/>
      </w:r>
      <w:r w:rsidRPr="00DD7B92">
        <w:rPr>
          <w:rFonts w:ascii="Arial" w:hAnsi="Arial" w:cs="Arial"/>
          <w:szCs w:val="24"/>
        </w:rPr>
        <w:tab/>
      </w:r>
      <w:r w:rsidRPr="00DD7B92">
        <w:rPr>
          <w:rFonts w:ascii="Arial" w:hAnsi="Arial" w:cs="Arial"/>
          <w:szCs w:val="24"/>
        </w:rPr>
        <w:tab/>
        <w:t xml:space="preserve">       </w:t>
      </w:r>
      <w:r w:rsidRPr="00DD7B92" w:rsidR="00404DCB">
        <w:rPr>
          <w:rFonts w:ascii="Arial" w:hAnsi="Arial" w:cs="Arial"/>
          <w:szCs w:val="24"/>
        </w:rPr>
        <w:t>31</w:t>
      </w:r>
      <w:r w:rsidRPr="00DD7B92" w:rsidR="00CD3D4D">
        <w:rPr>
          <w:rFonts w:ascii="Arial" w:hAnsi="Arial" w:cs="Arial"/>
          <w:szCs w:val="24"/>
        </w:rPr>
        <w:t xml:space="preserve">. </w:t>
      </w:r>
      <w:r w:rsidRPr="00DD7B92" w:rsidR="00F06928">
        <w:rPr>
          <w:rFonts w:ascii="Arial" w:hAnsi="Arial" w:cs="Arial"/>
          <w:szCs w:val="24"/>
        </w:rPr>
        <w:t>St</w:t>
      </w:r>
      <w:r w:rsidRPr="00DD7B92" w:rsidR="00F161DB">
        <w:rPr>
          <w:rFonts w:ascii="Arial" w:hAnsi="Arial" w:cs="Arial"/>
          <w:szCs w:val="24"/>
        </w:rPr>
        <w:t>-</w:t>
      </w:r>
      <w:r w:rsidRPr="00DD7B92" w:rsidR="00F06928">
        <w:rPr>
          <w:rFonts w:ascii="Arial" w:hAnsi="Arial" w:cs="Arial"/>
          <w:szCs w:val="24"/>
        </w:rPr>
        <w:t>1094/2012</w:t>
      </w:r>
      <w:r w:rsidRPr="00DD7B92" w:rsidR="00F161DB">
        <w:rPr>
          <w:rFonts w:ascii="Arial" w:hAnsi="Arial" w:cs="Arial"/>
          <w:szCs w:val="24"/>
        </w:rPr>
        <w:t xml:space="preserve">                      </w:t>
      </w:r>
      <w:r w:rsidRPr="00DD7B92" w:rsidR="000F058B">
        <w:rPr>
          <w:rFonts w:ascii="Arial" w:hAnsi="Arial" w:cs="Arial"/>
          <w:szCs w:val="24"/>
        </w:rPr>
        <w:t xml:space="preserve">    </w:t>
      </w:r>
    </w:p>
    <w:p w:rsidRPr="00DD7B92" w:rsidR="00CD3D4D" w:rsidRDefault="000F058B">
      <w:pPr>
        <w:rPr>
          <w:rFonts w:ascii="Arial" w:hAnsi="Arial" w:cs="Arial"/>
          <w:szCs w:val="24"/>
        </w:rPr>
      </w:pPr>
      <w:r w:rsidRPr="00DD7B92">
        <w:rPr>
          <w:rFonts w:ascii="Arial" w:hAnsi="Arial" w:cs="Arial"/>
          <w:szCs w:val="24"/>
        </w:rPr>
        <w:t xml:space="preserve">  </w:t>
      </w:r>
      <w:r w:rsidRPr="00DD7B92" w:rsidR="00CD3D4D">
        <w:rPr>
          <w:rFonts w:ascii="Arial" w:hAnsi="Arial" w:cs="Arial"/>
          <w:szCs w:val="24"/>
        </w:rPr>
        <w:t>Zagreb, Amruševa 2/II</w:t>
      </w:r>
    </w:p>
    <w:p w:rsidRPr="00DD7B92" w:rsidR="00CD3D4D" w:rsidRDefault="00CD3D4D">
      <w:pPr>
        <w:rPr>
          <w:rFonts w:ascii="Arial" w:hAnsi="Arial" w:cs="Arial"/>
          <w:szCs w:val="24"/>
        </w:rPr>
      </w:pPr>
    </w:p>
    <w:p w:rsidRPr="00DD7B92" w:rsidR="00CD3D4D" w:rsidP="00CD3D4D" w:rsidRDefault="00CD3D4D">
      <w:pPr>
        <w:jc w:val="center"/>
        <w:rPr>
          <w:rFonts w:ascii="Arial" w:hAnsi="Arial" w:cs="Arial"/>
          <w:szCs w:val="24"/>
        </w:rPr>
      </w:pPr>
      <w:r w:rsidRPr="00DD7B92">
        <w:rPr>
          <w:rFonts w:ascii="Arial" w:hAnsi="Arial" w:cs="Arial"/>
          <w:szCs w:val="24"/>
        </w:rPr>
        <w:t>Z</w:t>
      </w:r>
      <w:r w:rsidRPr="00DD7B92" w:rsidR="0040042B">
        <w:rPr>
          <w:rFonts w:ascii="Arial" w:hAnsi="Arial" w:cs="Arial"/>
          <w:szCs w:val="24"/>
        </w:rPr>
        <w:t xml:space="preserve"> </w:t>
      </w:r>
      <w:r w:rsidRPr="00DD7B92">
        <w:rPr>
          <w:rFonts w:ascii="Arial" w:hAnsi="Arial" w:cs="Arial"/>
          <w:szCs w:val="24"/>
        </w:rPr>
        <w:t>A</w:t>
      </w:r>
      <w:r w:rsidRPr="00DD7B92" w:rsidR="0040042B">
        <w:rPr>
          <w:rFonts w:ascii="Arial" w:hAnsi="Arial" w:cs="Arial"/>
          <w:szCs w:val="24"/>
        </w:rPr>
        <w:t xml:space="preserve"> </w:t>
      </w:r>
      <w:r w:rsidRPr="00DD7B92">
        <w:rPr>
          <w:rFonts w:ascii="Arial" w:hAnsi="Arial" w:cs="Arial"/>
          <w:szCs w:val="24"/>
        </w:rPr>
        <w:t>P</w:t>
      </w:r>
      <w:r w:rsidRPr="00DD7B92" w:rsidR="0040042B">
        <w:rPr>
          <w:rFonts w:ascii="Arial" w:hAnsi="Arial" w:cs="Arial"/>
          <w:szCs w:val="24"/>
        </w:rPr>
        <w:t xml:space="preserve"> </w:t>
      </w:r>
      <w:r w:rsidRPr="00DD7B92">
        <w:rPr>
          <w:rFonts w:ascii="Arial" w:hAnsi="Arial" w:cs="Arial"/>
          <w:szCs w:val="24"/>
        </w:rPr>
        <w:t>I</w:t>
      </w:r>
      <w:r w:rsidRPr="00DD7B92" w:rsidR="0040042B">
        <w:rPr>
          <w:rFonts w:ascii="Arial" w:hAnsi="Arial" w:cs="Arial"/>
          <w:szCs w:val="24"/>
        </w:rPr>
        <w:t xml:space="preserve"> </w:t>
      </w:r>
      <w:r w:rsidRPr="00DD7B92">
        <w:rPr>
          <w:rFonts w:ascii="Arial" w:hAnsi="Arial" w:cs="Arial"/>
          <w:szCs w:val="24"/>
        </w:rPr>
        <w:t>S</w:t>
      </w:r>
      <w:r w:rsidRPr="00DD7B92" w:rsidR="0040042B">
        <w:rPr>
          <w:rFonts w:ascii="Arial" w:hAnsi="Arial" w:cs="Arial"/>
          <w:szCs w:val="24"/>
        </w:rPr>
        <w:t xml:space="preserve"> </w:t>
      </w:r>
      <w:r w:rsidRPr="00DD7B92">
        <w:rPr>
          <w:rFonts w:ascii="Arial" w:hAnsi="Arial" w:cs="Arial"/>
          <w:szCs w:val="24"/>
        </w:rPr>
        <w:t>N</w:t>
      </w:r>
      <w:r w:rsidRPr="00DD7B92" w:rsidR="0040042B">
        <w:rPr>
          <w:rFonts w:ascii="Arial" w:hAnsi="Arial" w:cs="Arial"/>
          <w:szCs w:val="24"/>
        </w:rPr>
        <w:t xml:space="preserve"> </w:t>
      </w:r>
      <w:r w:rsidRPr="00DD7B92">
        <w:rPr>
          <w:rFonts w:ascii="Arial" w:hAnsi="Arial" w:cs="Arial"/>
          <w:szCs w:val="24"/>
        </w:rPr>
        <w:t>I</w:t>
      </w:r>
      <w:r w:rsidRPr="00DD7B92" w:rsidR="0040042B">
        <w:rPr>
          <w:rFonts w:ascii="Arial" w:hAnsi="Arial" w:cs="Arial"/>
          <w:szCs w:val="24"/>
        </w:rPr>
        <w:t xml:space="preserve"> </w:t>
      </w:r>
      <w:r w:rsidRPr="00DD7B92">
        <w:rPr>
          <w:rFonts w:ascii="Arial" w:hAnsi="Arial" w:cs="Arial"/>
          <w:szCs w:val="24"/>
        </w:rPr>
        <w:t>K</w:t>
      </w:r>
    </w:p>
    <w:p w:rsidRPr="00DD7B92" w:rsidR="0040042B" w:rsidP="00CD3D4D" w:rsidRDefault="0040042B">
      <w:pPr>
        <w:jc w:val="center"/>
        <w:rPr>
          <w:rFonts w:ascii="Arial" w:hAnsi="Arial" w:cs="Arial"/>
          <w:szCs w:val="24"/>
        </w:rPr>
      </w:pPr>
      <w:r w:rsidRPr="00DD7B92">
        <w:rPr>
          <w:rFonts w:ascii="Arial" w:hAnsi="Arial" w:cs="Arial"/>
          <w:szCs w:val="24"/>
        </w:rPr>
        <w:t xml:space="preserve">SA SKUPŠTINE VJEROVNIKA </w:t>
      </w:r>
    </w:p>
    <w:p w:rsidRPr="00DD7B92" w:rsidR="00CD3D4D" w:rsidP="00DD7B92" w:rsidRDefault="00CD3D4D">
      <w:pPr>
        <w:jc w:val="both"/>
        <w:rPr>
          <w:rFonts w:ascii="Arial" w:hAnsi="Arial" w:cs="Arial"/>
          <w:szCs w:val="24"/>
        </w:rPr>
      </w:pPr>
    </w:p>
    <w:p w:rsidRPr="00DD7B92" w:rsidR="0040042B" w:rsidP="00DD7B92" w:rsidRDefault="00AD452B">
      <w:pPr>
        <w:jc w:val="both"/>
        <w:rPr>
          <w:rFonts w:ascii="Arial" w:hAnsi="Arial" w:cs="Arial"/>
          <w:szCs w:val="24"/>
        </w:rPr>
      </w:pPr>
      <w:r w:rsidRPr="00DD7B92">
        <w:rPr>
          <w:rFonts w:ascii="Arial" w:hAnsi="Arial" w:cs="Arial"/>
          <w:szCs w:val="24"/>
        </w:rPr>
        <w:t>sastavljen kod Trgovačkog suda u Zagrebu, Kennedyev trg 11, dana</w:t>
      </w:r>
      <w:r w:rsidRPr="00DD7B92" w:rsidR="009D7DB4">
        <w:rPr>
          <w:rFonts w:ascii="Arial" w:hAnsi="Arial" w:cs="Arial"/>
          <w:szCs w:val="24"/>
        </w:rPr>
        <w:t xml:space="preserve"> 1</w:t>
      </w:r>
      <w:r w:rsidRPr="00DD7B92">
        <w:rPr>
          <w:rFonts w:ascii="Arial" w:hAnsi="Arial" w:cs="Arial"/>
          <w:szCs w:val="24"/>
        </w:rPr>
        <w:t>2</w:t>
      </w:r>
      <w:r w:rsidRPr="00DD7B92" w:rsidR="009D7DB4">
        <w:rPr>
          <w:rFonts w:ascii="Arial" w:hAnsi="Arial" w:cs="Arial"/>
          <w:szCs w:val="24"/>
        </w:rPr>
        <w:t xml:space="preserve">. </w:t>
      </w:r>
      <w:r w:rsidRPr="00DD7B92">
        <w:rPr>
          <w:rFonts w:ascii="Arial" w:hAnsi="Arial" w:cs="Arial"/>
          <w:szCs w:val="24"/>
        </w:rPr>
        <w:t>svibnja</w:t>
      </w:r>
      <w:r w:rsidRPr="00DD7B92" w:rsidR="0040042B">
        <w:rPr>
          <w:rFonts w:ascii="Arial" w:hAnsi="Arial" w:cs="Arial"/>
          <w:szCs w:val="24"/>
        </w:rPr>
        <w:t xml:space="preserve"> 202</w:t>
      </w:r>
      <w:r w:rsidRPr="00DD7B92" w:rsidR="009D7DB4">
        <w:rPr>
          <w:rFonts w:ascii="Arial" w:hAnsi="Arial" w:cs="Arial"/>
          <w:szCs w:val="24"/>
        </w:rPr>
        <w:t>1</w:t>
      </w:r>
      <w:r w:rsidRPr="00DD7B92" w:rsidR="0040042B">
        <w:rPr>
          <w:rFonts w:ascii="Arial" w:hAnsi="Arial" w:cs="Arial"/>
          <w:szCs w:val="24"/>
        </w:rPr>
        <w:t xml:space="preserve">. u stečajnom postupku nad dužnikom </w:t>
      </w:r>
      <w:r w:rsidRPr="00DD7B92" w:rsidR="002C4C9E">
        <w:rPr>
          <w:rFonts w:ascii="Arial" w:hAnsi="Arial" w:cs="Arial"/>
          <w:szCs w:val="24"/>
        </w:rPr>
        <w:t>JARUŠČICA PROJEKT d.o.o. u stečaju, Zagreb</w:t>
      </w:r>
      <w:r w:rsidRPr="00DD7B92" w:rsidR="0040042B">
        <w:rPr>
          <w:rFonts w:ascii="Arial" w:hAnsi="Arial" w:cs="Arial"/>
          <w:szCs w:val="24"/>
        </w:rPr>
        <w:t>, Jaruščica 7, MBS:</w:t>
      </w:r>
      <w:r w:rsidRPr="00DD7B92" w:rsidR="000F058B">
        <w:rPr>
          <w:rFonts w:ascii="Arial" w:hAnsi="Arial" w:cs="Arial"/>
          <w:szCs w:val="24"/>
        </w:rPr>
        <w:t xml:space="preserve"> </w:t>
      </w:r>
      <w:r w:rsidRPr="00DD7B92" w:rsidR="0040042B">
        <w:rPr>
          <w:rFonts w:ascii="Arial" w:hAnsi="Arial" w:cs="Arial"/>
          <w:szCs w:val="24"/>
        </w:rPr>
        <w:t>080729411, OIB:</w:t>
      </w:r>
      <w:r w:rsidR="00E10FE3">
        <w:rPr>
          <w:rFonts w:ascii="Arial" w:hAnsi="Arial" w:cs="Arial"/>
          <w:szCs w:val="24"/>
        </w:rPr>
        <w:t xml:space="preserve"> </w:t>
      </w:r>
      <w:r w:rsidRPr="00DD7B92" w:rsidR="0040042B">
        <w:rPr>
          <w:rFonts w:ascii="Arial" w:hAnsi="Arial" w:cs="Arial"/>
          <w:szCs w:val="24"/>
        </w:rPr>
        <w:t>02217546383</w:t>
      </w:r>
      <w:r w:rsidRPr="00DD7B92" w:rsidR="005D4F98">
        <w:rPr>
          <w:rFonts w:ascii="Arial" w:hAnsi="Arial" w:cs="Arial"/>
          <w:szCs w:val="24"/>
        </w:rPr>
        <w:t>,</w:t>
      </w:r>
      <w:r w:rsidRPr="00DD7B92" w:rsidR="0040042B">
        <w:rPr>
          <w:rFonts w:ascii="Arial" w:hAnsi="Arial" w:cs="Arial"/>
          <w:szCs w:val="24"/>
        </w:rPr>
        <w:t xml:space="preserve"> s  početkom</w:t>
      </w:r>
      <w:r w:rsidRPr="00DD7B92" w:rsidR="005D4F98">
        <w:rPr>
          <w:rFonts w:ascii="Arial" w:hAnsi="Arial" w:cs="Arial"/>
          <w:szCs w:val="24"/>
        </w:rPr>
        <w:t xml:space="preserve"> u </w:t>
      </w:r>
      <w:r w:rsidRPr="00DD7B92">
        <w:rPr>
          <w:rFonts w:ascii="Arial" w:hAnsi="Arial" w:cs="Arial"/>
          <w:szCs w:val="24"/>
        </w:rPr>
        <w:t>11,2</w:t>
      </w:r>
      <w:r w:rsidRPr="00DD7B92" w:rsidR="0040042B">
        <w:rPr>
          <w:rFonts w:ascii="Arial" w:hAnsi="Arial" w:cs="Arial"/>
          <w:szCs w:val="24"/>
        </w:rPr>
        <w:t>0 sati.</w:t>
      </w:r>
    </w:p>
    <w:p w:rsidRPr="00DD7B92" w:rsidR="0040042B" w:rsidP="00CD3D4D" w:rsidRDefault="0040042B">
      <w:pPr>
        <w:jc w:val="center"/>
        <w:rPr>
          <w:rFonts w:ascii="Arial" w:hAnsi="Arial" w:cs="Arial"/>
          <w:szCs w:val="24"/>
        </w:rPr>
      </w:pPr>
    </w:p>
    <w:p w:rsidRPr="00DD7B92" w:rsidR="005D4F98" w:rsidP="005D4F98" w:rsidRDefault="005D4F98">
      <w:pPr>
        <w:rPr>
          <w:rFonts w:ascii="Arial" w:hAnsi="Arial" w:cs="Arial"/>
          <w:szCs w:val="24"/>
        </w:rPr>
      </w:pPr>
      <w:r w:rsidRPr="00DD7B92">
        <w:rPr>
          <w:rFonts w:ascii="Arial" w:hAnsi="Arial" w:cs="Arial"/>
          <w:szCs w:val="24"/>
        </w:rPr>
        <w:t>Prisutni od strane suda:</w:t>
      </w:r>
    </w:p>
    <w:p w:rsidRPr="00DD7B92" w:rsidR="008C5425" w:rsidP="00DC3918" w:rsidRDefault="008C5425">
      <w:pPr>
        <w:rPr>
          <w:rFonts w:ascii="Arial" w:hAnsi="Arial" w:cs="Arial"/>
          <w:szCs w:val="24"/>
        </w:rPr>
      </w:pPr>
    </w:p>
    <w:p w:rsidRPr="00DD7B92" w:rsidR="005D4F98" w:rsidP="00DC3918" w:rsidRDefault="005D4F98">
      <w:pPr>
        <w:rPr>
          <w:rFonts w:ascii="Arial" w:hAnsi="Arial" w:cs="Arial"/>
          <w:szCs w:val="24"/>
        </w:rPr>
      </w:pPr>
      <w:r w:rsidRPr="00DD7B92">
        <w:rPr>
          <w:rFonts w:ascii="Arial" w:hAnsi="Arial" w:cs="Arial"/>
          <w:szCs w:val="24"/>
        </w:rPr>
        <w:t>Stečajni sudac:</w:t>
      </w:r>
    </w:p>
    <w:p w:rsidRPr="00DD7B92" w:rsidR="005D4F98" w:rsidP="005D4F98" w:rsidRDefault="005D4F98">
      <w:pPr>
        <w:rPr>
          <w:rFonts w:ascii="Arial" w:hAnsi="Arial" w:cs="Arial"/>
          <w:szCs w:val="24"/>
        </w:rPr>
      </w:pPr>
      <w:r w:rsidRPr="00DD7B92">
        <w:rPr>
          <w:rFonts w:ascii="Arial" w:hAnsi="Arial" w:cs="Arial"/>
          <w:szCs w:val="24"/>
        </w:rPr>
        <w:t>Radovan Raduka</w:t>
      </w:r>
    </w:p>
    <w:p w:rsidRPr="00DD7B92" w:rsidR="008C5425" w:rsidP="008C5425" w:rsidRDefault="008C5425">
      <w:pPr>
        <w:rPr>
          <w:rFonts w:ascii="Arial" w:hAnsi="Arial" w:cs="Arial"/>
          <w:szCs w:val="24"/>
        </w:rPr>
      </w:pPr>
      <w:r w:rsidRPr="00DD7B92">
        <w:rPr>
          <w:rFonts w:ascii="Arial" w:hAnsi="Arial" w:cs="Arial"/>
          <w:szCs w:val="24"/>
        </w:rPr>
        <w:t>Zapisničar:</w:t>
      </w:r>
    </w:p>
    <w:p w:rsidRPr="00DD7B92" w:rsidR="008C5425" w:rsidP="008C5425" w:rsidRDefault="008C5425">
      <w:pPr>
        <w:rPr>
          <w:rFonts w:ascii="Arial" w:hAnsi="Arial" w:cs="Arial"/>
          <w:szCs w:val="24"/>
        </w:rPr>
      </w:pPr>
      <w:r w:rsidRPr="00DD7B92">
        <w:rPr>
          <w:rFonts w:ascii="Arial" w:hAnsi="Arial" w:cs="Arial"/>
          <w:szCs w:val="24"/>
        </w:rPr>
        <w:t>Monika Fuček</w:t>
      </w:r>
    </w:p>
    <w:p w:rsidRPr="00DD7B92" w:rsidR="00CD3D4D" w:rsidP="00FF59DC" w:rsidRDefault="00CD3D4D">
      <w:pPr>
        <w:jc w:val="both"/>
        <w:rPr>
          <w:rFonts w:ascii="Arial" w:hAnsi="Arial" w:cs="Arial"/>
          <w:szCs w:val="24"/>
        </w:rPr>
      </w:pPr>
    </w:p>
    <w:p w:rsidRPr="00DD7B92" w:rsidR="00957108" w:rsidP="00FF59DC" w:rsidRDefault="00957108">
      <w:pPr>
        <w:ind w:firstLine="708"/>
        <w:jc w:val="both"/>
        <w:rPr>
          <w:rFonts w:ascii="Arial" w:hAnsi="Arial" w:cs="Arial"/>
          <w:szCs w:val="24"/>
        </w:rPr>
      </w:pPr>
      <w:r w:rsidRPr="00DD7B92">
        <w:rPr>
          <w:rFonts w:ascii="Arial" w:hAnsi="Arial" w:cs="Arial"/>
          <w:szCs w:val="24"/>
        </w:rPr>
        <w:t xml:space="preserve">Utvrđuje se da je nazočna stečajna upraviteljica Mirjana Zuzija iz Velike Gorice. </w:t>
      </w:r>
    </w:p>
    <w:p w:rsidRPr="00DD7B92" w:rsidR="00957108" w:rsidP="00FF59DC" w:rsidRDefault="00FF59DC">
      <w:pPr>
        <w:jc w:val="both"/>
        <w:rPr>
          <w:rFonts w:ascii="Arial" w:hAnsi="Arial" w:cs="Arial"/>
          <w:szCs w:val="24"/>
        </w:rPr>
      </w:pPr>
      <w:r w:rsidRPr="00DD7B92">
        <w:rPr>
          <w:rFonts w:ascii="Arial" w:hAnsi="Arial" w:cs="Arial"/>
          <w:szCs w:val="24"/>
        </w:rPr>
        <w:tab/>
      </w:r>
    </w:p>
    <w:p w:rsidRPr="00DD7B92" w:rsidR="00957108" w:rsidP="00FF59DC" w:rsidRDefault="00957108">
      <w:pPr>
        <w:ind w:firstLine="708"/>
        <w:jc w:val="both"/>
        <w:rPr>
          <w:rFonts w:ascii="Arial" w:hAnsi="Arial" w:cs="Arial"/>
          <w:color w:val="FF0000"/>
          <w:szCs w:val="24"/>
        </w:rPr>
      </w:pPr>
      <w:r w:rsidRPr="00DD7B92">
        <w:rPr>
          <w:rFonts w:ascii="Arial" w:hAnsi="Arial" w:cs="Arial"/>
          <w:szCs w:val="24"/>
        </w:rPr>
        <w:t xml:space="preserve">Za </w:t>
      </w:r>
      <w:r w:rsidRPr="00DD7B92" w:rsidR="008B6155">
        <w:rPr>
          <w:rFonts w:ascii="Arial" w:hAnsi="Arial" w:cs="Arial"/>
          <w:szCs w:val="24"/>
        </w:rPr>
        <w:t xml:space="preserve">stečajnog i </w:t>
      </w:r>
      <w:r w:rsidRPr="00DD7B92">
        <w:rPr>
          <w:rFonts w:ascii="Arial" w:hAnsi="Arial" w:cs="Arial"/>
          <w:szCs w:val="24"/>
        </w:rPr>
        <w:t xml:space="preserve">razlučnog vjerovnika </w:t>
      </w:r>
      <w:r w:rsidR="00FB2030">
        <w:rPr>
          <w:rFonts w:ascii="Arial" w:hAnsi="Arial" w:cs="Arial"/>
          <w:szCs w:val="24"/>
        </w:rPr>
        <w:t xml:space="preserve">Arsenius </w:t>
      </w:r>
      <w:r w:rsidRPr="00DD7B92">
        <w:rPr>
          <w:rFonts w:ascii="Arial" w:hAnsi="Arial" w:cs="Arial"/>
          <w:szCs w:val="24"/>
        </w:rPr>
        <w:t>d.o.o. Marko Ma</w:t>
      </w:r>
      <w:r w:rsidR="00754931">
        <w:rPr>
          <w:rFonts w:ascii="Arial" w:hAnsi="Arial" w:cs="Arial"/>
          <w:szCs w:val="24"/>
        </w:rPr>
        <w:t>rtinković, odvjetnik iz Zagreba i</w:t>
      </w:r>
      <w:r w:rsidRPr="00DD7B92">
        <w:rPr>
          <w:rFonts w:ascii="Arial" w:hAnsi="Arial" w:cs="Arial"/>
          <w:szCs w:val="24"/>
        </w:rPr>
        <w:t xml:space="preserve"> </w:t>
      </w:r>
      <w:r w:rsidR="00FB2030">
        <w:rPr>
          <w:rFonts w:ascii="Arial" w:hAnsi="Arial" w:cs="Arial"/>
          <w:szCs w:val="24"/>
        </w:rPr>
        <w:t>Gordan Špehar</w:t>
      </w:r>
      <w:r w:rsidR="00754931">
        <w:rPr>
          <w:rFonts w:ascii="Arial" w:hAnsi="Arial" w:cs="Arial"/>
          <w:szCs w:val="24"/>
        </w:rPr>
        <w:t>, direktor</w:t>
      </w:r>
      <w:r w:rsidRPr="00DD7B92">
        <w:rPr>
          <w:rFonts w:ascii="Arial" w:hAnsi="Arial" w:cs="Arial"/>
          <w:szCs w:val="24"/>
        </w:rPr>
        <w:t>.</w:t>
      </w:r>
    </w:p>
    <w:p w:rsidR="000A11A2" w:rsidP="00FF59DC" w:rsidRDefault="000A11A2">
      <w:pPr>
        <w:jc w:val="both"/>
        <w:rPr>
          <w:rFonts w:ascii="Arial" w:hAnsi="Arial" w:cs="Arial"/>
          <w:szCs w:val="24"/>
        </w:rPr>
      </w:pPr>
    </w:p>
    <w:p w:rsidR="00520CA3" w:rsidP="00FF59DC" w:rsidRDefault="00520CA3">
      <w:pPr>
        <w:jc w:val="both"/>
        <w:rPr>
          <w:rFonts w:ascii="Arial" w:hAnsi="Arial" w:cs="Arial"/>
          <w:szCs w:val="24"/>
        </w:rPr>
      </w:pPr>
      <w:r>
        <w:rPr>
          <w:rFonts w:ascii="Arial" w:hAnsi="Arial" w:cs="Arial"/>
          <w:szCs w:val="24"/>
        </w:rPr>
        <w:tab/>
        <w:t>U svojstvu javnosti prisutna je Laura Bek.</w:t>
      </w:r>
    </w:p>
    <w:p w:rsidRPr="00DD7B92" w:rsidR="00520CA3" w:rsidP="00FF59DC" w:rsidRDefault="00520CA3">
      <w:pPr>
        <w:jc w:val="both"/>
        <w:rPr>
          <w:rFonts w:ascii="Arial" w:hAnsi="Arial" w:cs="Arial"/>
          <w:szCs w:val="24"/>
        </w:rPr>
      </w:pPr>
    </w:p>
    <w:p w:rsidRPr="00DD7B92" w:rsidR="00957108" w:rsidP="00194817" w:rsidRDefault="0028489A">
      <w:pPr>
        <w:ind w:firstLine="708"/>
        <w:jc w:val="both"/>
        <w:rPr>
          <w:rFonts w:ascii="Arial" w:hAnsi="Arial" w:cs="Arial"/>
          <w:szCs w:val="24"/>
        </w:rPr>
      </w:pPr>
      <w:r w:rsidRPr="00DD7B92">
        <w:rPr>
          <w:rFonts w:ascii="Arial" w:hAnsi="Arial" w:cs="Arial"/>
          <w:szCs w:val="24"/>
        </w:rPr>
        <w:t xml:space="preserve">Poziv za skupštinu vjerovnika objavljen je na e-oglasnoj ploči suda </w:t>
      </w:r>
      <w:r w:rsidRPr="00DD7B92" w:rsidR="00957108">
        <w:rPr>
          <w:rFonts w:ascii="Arial" w:hAnsi="Arial" w:cs="Arial"/>
          <w:szCs w:val="24"/>
        </w:rPr>
        <w:t>1</w:t>
      </w:r>
      <w:r w:rsidRPr="00DD7B92" w:rsidR="00AD452B">
        <w:rPr>
          <w:rFonts w:ascii="Arial" w:hAnsi="Arial" w:cs="Arial"/>
          <w:szCs w:val="24"/>
        </w:rPr>
        <w:t>5</w:t>
      </w:r>
      <w:r w:rsidRPr="00DD7B92" w:rsidR="00957108">
        <w:rPr>
          <w:rFonts w:ascii="Arial" w:hAnsi="Arial" w:cs="Arial"/>
          <w:szCs w:val="24"/>
        </w:rPr>
        <w:t>.</w:t>
      </w:r>
      <w:r w:rsidRPr="00DD7B92" w:rsidR="00AD452B">
        <w:rPr>
          <w:rFonts w:ascii="Arial" w:hAnsi="Arial" w:cs="Arial"/>
          <w:szCs w:val="24"/>
        </w:rPr>
        <w:t xml:space="preserve"> travnja</w:t>
      </w:r>
      <w:r w:rsidRPr="00DD7B92">
        <w:rPr>
          <w:rFonts w:ascii="Arial" w:hAnsi="Arial" w:cs="Arial"/>
          <w:szCs w:val="24"/>
        </w:rPr>
        <w:t xml:space="preserve"> 202</w:t>
      </w:r>
      <w:r w:rsidRPr="00DD7B92" w:rsidR="00957108">
        <w:rPr>
          <w:rFonts w:ascii="Arial" w:hAnsi="Arial" w:cs="Arial"/>
          <w:szCs w:val="24"/>
        </w:rPr>
        <w:t>1</w:t>
      </w:r>
      <w:r w:rsidRPr="00DD7B92">
        <w:rPr>
          <w:rFonts w:ascii="Arial" w:hAnsi="Arial" w:cs="Arial"/>
          <w:szCs w:val="24"/>
        </w:rPr>
        <w:t xml:space="preserve">. </w:t>
      </w:r>
    </w:p>
    <w:p w:rsidRPr="00DD7B92" w:rsidR="00A92C7C" w:rsidP="00FF59DC" w:rsidRDefault="00A92C7C">
      <w:pPr>
        <w:jc w:val="both"/>
        <w:rPr>
          <w:rFonts w:ascii="Arial" w:hAnsi="Arial" w:cs="Arial"/>
          <w:szCs w:val="24"/>
        </w:rPr>
      </w:pPr>
    </w:p>
    <w:p w:rsidRPr="00DD7B92" w:rsidR="00A92C7C" w:rsidP="00FF59DC" w:rsidRDefault="00A92C7C">
      <w:pPr>
        <w:ind w:firstLine="708"/>
        <w:jc w:val="both"/>
        <w:rPr>
          <w:rFonts w:ascii="Arial" w:hAnsi="Arial" w:cs="Arial"/>
          <w:szCs w:val="24"/>
        </w:rPr>
      </w:pPr>
      <w:r w:rsidRPr="00DD7B92">
        <w:rPr>
          <w:rFonts w:ascii="Arial" w:hAnsi="Arial" w:cs="Arial"/>
          <w:szCs w:val="24"/>
        </w:rPr>
        <w:t xml:space="preserve">Stečajni sudac objavljuje da je dnevni red današnje skupštine vjerovnika: </w:t>
      </w:r>
    </w:p>
    <w:p w:rsidRPr="00DD7B92" w:rsidR="00FF59DC" w:rsidP="00FF59DC" w:rsidRDefault="00FF59DC">
      <w:pPr>
        <w:ind w:firstLine="708"/>
        <w:jc w:val="both"/>
        <w:rPr>
          <w:rFonts w:ascii="Arial" w:hAnsi="Arial" w:cs="Arial"/>
          <w:szCs w:val="24"/>
        </w:rPr>
      </w:pPr>
    </w:p>
    <w:p w:rsidRPr="00DD7B92" w:rsidR="00194817" w:rsidP="00194817" w:rsidRDefault="00194817">
      <w:pPr>
        <w:ind w:firstLine="708"/>
        <w:rPr>
          <w:rFonts w:ascii="Arial" w:hAnsi="Arial" w:cs="Arial"/>
          <w:szCs w:val="24"/>
        </w:rPr>
      </w:pPr>
      <w:r w:rsidRPr="00DD7B92">
        <w:rPr>
          <w:rFonts w:ascii="Arial" w:hAnsi="Arial" w:cs="Arial"/>
          <w:szCs w:val="24"/>
        </w:rPr>
        <w:t xml:space="preserve">1. Izvješće stečajne upraviteljice o tijeku stečajnog postupka i stanju stečajne mase uz </w:t>
      </w:r>
      <w:r w:rsidR="00FB2030">
        <w:rPr>
          <w:rFonts w:ascii="Arial" w:hAnsi="Arial" w:cs="Arial"/>
          <w:szCs w:val="24"/>
        </w:rPr>
        <w:t>o</w:t>
      </w:r>
      <w:r w:rsidRPr="00DD7B92">
        <w:rPr>
          <w:rFonts w:ascii="Arial" w:hAnsi="Arial" w:cs="Arial"/>
          <w:szCs w:val="24"/>
        </w:rPr>
        <w:t xml:space="preserve">bavijest je li završeno unovčenje stečajne mase. </w:t>
      </w:r>
    </w:p>
    <w:p w:rsidRPr="00DD7B92" w:rsidR="00194817" w:rsidP="00194817" w:rsidRDefault="00194817">
      <w:pPr>
        <w:ind w:firstLine="708"/>
        <w:rPr>
          <w:rFonts w:ascii="Arial" w:hAnsi="Arial" w:cs="Arial"/>
          <w:szCs w:val="24"/>
        </w:rPr>
      </w:pPr>
      <w:r w:rsidRPr="00DD7B92">
        <w:rPr>
          <w:rFonts w:ascii="Arial" w:hAnsi="Arial" w:cs="Arial"/>
          <w:szCs w:val="24"/>
        </w:rPr>
        <w:t xml:space="preserve">2. Unovčenje preostale imovine stečajnog dužnika, pod uvjetom da postoji. </w:t>
      </w:r>
    </w:p>
    <w:p w:rsidRPr="00DD7B92" w:rsidR="001B2C23" w:rsidP="00194817" w:rsidRDefault="00194817">
      <w:pPr>
        <w:ind w:firstLine="708"/>
        <w:rPr>
          <w:rFonts w:ascii="Arial" w:hAnsi="Arial" w:cs="Arial"/>
          <w:szCs w:val="24"/>
        </w:rPr>
      </w:pPr>
      <w:r w:rsidRPr="00DD7B92">
        <w:rPr>
          <w:rFonts w:ascii="Arial" w:hAnsi="Arial" w:cs="Arial"/>
          <w:szCs w:val="24"/>
        </w:rPr>
        <w:t>3. Razno.</w:t>
      </w:r>
    </w:p>
    <w:p w:rsidRPr="00DD7B92" w:rsidR="00194817" w:rsidP="00FF730A" w:rsidRDefault="00194817">
      <w:pPr>
        <w:ind w:firstLine="708"/>
        <w:rPr>
          <w:rFonts w:ascii="Arial" w:hAnsi="Arial" w:cs="Arial"/>
          <w:szCs w:val="24"/>
        </w:rPr>
      </w:pPr>
    </w:p>
    <w:p w:rsidRPr="00DD7B92" w:rsidR="00BB7EF2" w:rsidP="00FF730A" w:rsidRDefault="00BB7EF2">
      <w:pPr>
        <w:ind w:firstLine="708"/>
        <w:rPr>
          <w:rFonts w:ascii="Arial" w:hAnsi="Arial" w:cs="Arial"/>
          <w:szCs w:val="24"/>
        </w:rPr>
      </w:pPr>
      <w:r w:rsidRPr="00DD7B92">
        <w:rPr>
          <w:rFonts w:ascii="Arial" w:hAnsi="Arial" w:cs="Arial"/>
          <w:szCs w:val="24"/>
        </w:rPr>
        <w:t>Stečajni vjerovnici prihvaćaju današnji dnevni red skupštine vjerovnika.</w:t>
      </w:r>
    </w:p>
    <w:p w:rsidRPr="00DD7B92" w:rsidR="001B2C23" w:rsidP="00BB7EF2" w:rsidRDefault="001B2C23">
      <w:pPr>
        <w:rPr>
          <w:rFonts w:ascii="Arial" w:hAnsi="Arial" w:cs="Arial"/>
          <w:szCs w:val="24"/>
        </w:rPr>
      </w:pPr>
    </w:p>
    <w:p w:rsidRPr="00DD7B92" w:rsidR="00FF59DC" w:rsidP="00FF59DC" w:rsidRDefault="00FF59DC">
      <w:pPr>
        <w:ind w:firstLine="708"/>
        <w:jc w:val="both"/>
        <w:rPr>
          <w:rFonts w:ascii="Arial" w:hAnsi="Arial" w:cs="Arial"/>
          <w:szCs w:val="24"/>
          <w:u w:val="single"/>
        </w:rPr>
      </w:pPr>
      <w:r w:rsidRPr="00DD7B92">
        <w:rPr>
          <w:rFonts w:ascii="Arial" w:hAnsi="Arial" w:cs="Arial"/>
          <w:szCs w:val="24"/>
          <w:u w:val="single"/>
        </w:rPr>
        <w:t>Prelazi se na 1. točku dnevnog reda:</w:t>
      </w:r>
    </w:p>
    <w:p w:rsidRPr="00DD7B92" w:rsidR="00FF730A" w:rsidP="00FF730A" w:rsidRDefault="00FF730A">
      <w:pPr>
        <w:jc w:val="both"/>
        <w:rPr>
          <w:rFonts w:ascii="Arial" w:hAnsi="Arial" w:cs="Arial"/>
          <w:szCs w:val="24"/>
        </w:rPr>
      </w:pPr>
      <w:r w:rsidRPr="00DD7B92">
        <w:rPr>
          <w:rFonts w:ascii="Arial" w:hAnsi="Arial" w:cs="Arial"/>
          <w:szCs w:val="24"/>
        </w:rPr>
        <w:tab/>
      </w:r>
    </w:p>
    <w:p w:rsidRPr="00DD7B92" w:rsidR="00DD7B92" w:rsidP="00DD7B92" w:rsidRDefault="00FF730A">
      <w:pPr>
        <w:jc w:val="both"/>
        <w:rPr>
          <w:rFonts w:ascii="Arial" w:hAnsi="Arial" w:cs="Arial"/>
          <w:szCs w:val="24"/>
          <w:u w:val="single"/>
        </w:rPr>
      </w:pPr>
      <w:r w:rsidRPr="00DD7B92">
        <w:rPr>
          <w:rFonts w:ascii="Arial" w:hAnsi="Arial" w:cs="Arial"/>
          <w:szCs w:val="24"/>
        </w:rPr>
        <w:tab/>
      </w:r>
      <w:r w:rsidRPr="00DD7B92" w:rsidR="00CF4CC0">
        <w:rPr>
          <w:rFonts w:ascii="Arial" w:hAnsi="Arial" w:cs="Arial"/>
          <w:szCs w:val="24"/>
        </w:rPr>
        <w:t xml:space="preserve">St. upraviteljica izlaže </w:t>
      </w:r>
      <w:r w:rsidR="00FF1F14">
        <w:rPr>
          <w:rFonts w:ascii="Arial" w:hAnsi="Arial" w:cs="Arial"/>
          <w:szCs w:val="24"/>
        </w:rPr>
        <w:t>kao u podnesku od 04. svibnja 2021., te predlaže da se i preostala imovina stečajnog dužnika proda kao cjelina po procijenjenim vrijednostima naznačenim u tom podnesku.</w:t>
      </w:r>
      <w:r w:rsidR="00B520C5">
        <w:rPr>
          <w:rFonts w:ascii="Arial" w:hAnsi="Arial" w:cs="Arial"/>
          <w:szCs w:val="24"/>
        </w:rPr>
        <w:t xml:space="preserve"> Predlaže da se stečajni postupak zaključi nakon što se provede javna dražba pred ovim sudom. </w:t>
      </w:r>
    </w:p>
    <w:p w:rsidRPr="00DD7B92" w:rsidR="00FF730A" w:rsidP="00FF59DC" w:rsidRDefault="00FF730A">
      <w:pPr>
        <w:ind w:firstLine="708"/>
        <w:jc w:val="both"/>
        <w:rPr>
          <w:rFonts w:ascii="Arial" w:hAnsi="Arial" w:cs="Arial"/>
          <w:szCs w:val="24"/>
          <w:u w:val="single"/>
        </w:rPr>
      </w:pPr>
    </w:p>
    <w:p w:rsidRPr="00DD7B92" w:rsidR="00FF59DC" w:rsidP="00FF59DC" w:rsidRDefault="00FF59DC">
      <w:pPr>
        <w:ind w:firstLine="708"/>
        <w:jc w:val="both"/>
        <w:rPr>
          <w:rFonts w:ascii="Arial" w:hAnsi="Arial" w:cs="Arial"/>
          <w:szCs w:val="24"/>
          <w:u w:val="single"/>
        </w:rPr>
      </w:pPr>
      <w:r w:rsidRPr="00DD7B92">
        <w:rPr>
          <w:rFonts w:ascii="Arial" w:hAnsi="Arial" w:cs="Arial"/>
          <w:szCs w:val="24"/>
          <w:u w:val="single"/>
        </w:rPr>
        <w:t>Prelazi se na 2. točku dnevnog reda:</w:t>
      </w:r>
    </w:p>
    <w:p w:rsidR="00E70315" w:rsidP="00FF59DC" w:rsidRDefault="00E70315">
      <w:pPr>
        <w:ind w:firstLine="708"/>
        <w:jc w:val="both"/>
        <w:rPr>
          <w:rFonts w:ascii="Arial" w:hAnsi="Arial" w:cs="Arial"/>
          <w:szCs w:val="24"/>
          <w:u w:val="single"/>
        </w:rPr>
      </w:pPr>
    </w:p>
    <w:p w:rsidR="00B520C5" w:rsidP="00FF59DC" w:rsidRDefault="00B520C5">
      <w:pPr>
        <w:ind w:firstLine="708"/>
        <w:jc w:val="both"/>
        <w:rPr>
          <w:rFonts w:ascii="Arial" w:hAnsi="Arial" w:cs="Arial"/>
          <w:szCs w:val="24"/>
        </w:rPr>
      </w:pPr>
      <w:r w:rsidRPr="00B520C5">
        <w:rPr>
          <w:rFonts w:ascii="Arial" w:hAnsi="Arial" w:cs="Arial"/>
          <w:szCs w:val="24"/>
        </w:rPr>
        <w:t>Stečajna upr</w:t>
      </w:r>
      <w:r>
        <w:rPr>
          <w:rFonts w:ascii="Arial" w:hAnsi="Arial" w:cs="Arial"/>
          <w:szCs w:val="24"/>
        </w:rPr>
        <w:t>aviteljica izlaže kao prethodno.</w:t>
      </w:r>
    </w:p>
    <w:p w:rsidR="00430D3D" w:rsidP="00FF59DC" w:rsidRDefault="00430D3D">
      <w:pPr>
        <w:ind w:firstLine="708"/>
        <w:jc w:val="both"/>
        <w:rPr>
          <w:rFonts w:ascii="Arial" w:hAnsi="Arial" w:cs="Arial"/>
          <w:szCs w:val="24"/>
        </w:rPr>
      </w:pPr>
    </w:p>
    <w:p w:rsidR="00B520C5" w:rsidP="00FF59DC" w:rsidRDefault="00B520C5">
      <w:pPr>
        <w:ind w:firstLine="708"/>
        <w:jc w:val="both"/>
        <w:rPr>
          <w:rFonts w:ascii="Arial" w:hAnsi="Arial" w:cs="Arial"/>
          <w:szCs w:val="24"/>
        </w:rPr>
      </w:pPr>
      <w:r>
        <w:rPr>
          <w:rFonts w:ascii="Arial" w:hAnsi="Arial" w:cs="Arial"/>
          <w:szCs w:val="24"/>
        </w:rPr>
        <w:t xml:space="preserve">Skupština vjerovnika donosi slijedeću </w:t>
      </w:r>
    </w:p>
    <w:p w:rsidR="00B520C5" w:rsidP="00FF59DC" w:rsidRDefault="00B520C5">
      <w:pPr>
        <w:ind w:firstLine="708"/>
        <w:jc w:val="both"/>
        <w:rPr>
          <w:rFonts w:ascii="Arial" w:hAnsi="Arial" w:cs="Arial"/>
          <w:szCs w:val="24"/>
        </w:rPr>
      </w:pPr>
    </w:p>
    <w:p w:rsidR="00B520C5" w:rsidP="00430D3D" w:rsidRDefault="00B520C5">
      <w:pPr>
        <w:ind w:firstLine="708"/>
        <w:jc w:val="center"/>
        <w:rPr>
          <w:rFonts w:ascii="Arial" w:hAnsi="Arial" w:cs="Arial"/>
          <w:szCs w:val="24"/>
        </w:rPr>
      </w:pPr>
      <w:r>
        <w:rPr>
          <w:rFonts w:ascii="Arial" w:hAnsi="Arial" w:cs="Arial"/>
          <w:szCs w:val="24"/>
        </w:rPr>
        <w:t>o</w:t>
      </w:r>
      <w:r w:rsidR="00430D3D">
        <w:rPr>
          <w:rFonts w:ascii="Arial" w:hAnsi="Arial" w:cs="Arial"/>
          <w:szCs w:val="24"/>
        </w:rPr>
        <w:t xml:space="preserve"> </w:t>
      </w:r>
      <w:r>
        <w:rPr>
          <w:rFonts w:ascii="Arial" w:hAnsi="Arial" w:cs="Arial"/>
          <w:szCs w:val="24"/>
        </w:rPr>
        <w:t>d</w:t>
      </w:r>
      <w:r w:rsidR="00430D3D">
        <w:rPr>
          <w:rFonts w:ascii="Arial" w:hAnsi="Arial" w:cs="Arial"/>
          <w:szCs w:val="24"/>
        </w:rPr>
        <w:t xml:space="preserve"> </w:t>
      </w:r>
      <w:r>
        <w:rPr>
          <w:rFonts w:ascii="Arial" w:hAnsi="Arial" w:cs="Arial"/>
          <w:szCs w:val="24"/>
        </w:rPr>
        <w:t>l</w:t>
      </w:r>
      <w:r w:rsidR="00430D3D">
        <w:rPr>
          <w:rFonts w:ascii="Arial" w:hAnsi="Arial" w:cs="Arial"/>
          <w:szCs w:val="24"/>
        </w:rPr>
        <w:t xml:space="preserve"> </w:t>
      </w:r>
      <w:r>
        <w:rPr>
          <w:rFonts w:ascii="Arial" w:hAnsi="Arial" w:cs="Arial"/>
          <w:szCs w:val="24"/>
        </w:rPr>
        <w:t>u</w:t>
      </w:r>
      <w:r w:rsidR="00430D3D">
        <w:rPr>
          <w:rFonts w:ascii="Arial" w:hAnsi="Arial" w:cs="Arial"/>
          <w:szCs w:val="24"/>
        </w:rPr>
        <w:t xml:space="preserve"> </w:t>
      </w:r>
      <w:r>
        <w:rPr>
          <w:rFonts w:ascii="Arial" w:hAnsi="Arial" w:cs="Arial"/>
          <w:szCs w:val="24"/>
        </w:rPr>
        <w:t>k</w:t>
      </w:r>
      <w:r w:rsidR="00430D3D">
        <w:rPr>
          <w:rFonts w:ascii="Arial" w:hAnsi="Arial" w:cs="Arial"/>
          <w:szCs w:val="24"/>
        </w:rPr>
        <w:t xml:space="preserve"> </w:t>
      </w:r>
      <w:r>
        <w:rPr>
          <w:rFonts w:ascii="Arial" w:hAnsi="Arial" w:cs="Arial"/>
          <w:szCs w:val="24"/>
        </w:rPr>
        <w:t>u</w:t>
      </w:r>
    </w:p>
    <w:p w:rsidR="00B520C5" w:rsidP="00FF59DC" w:rsidRDefault="00B520C5">
      <w:pPr>
        <w:ind w:firstLine="708"/>
        <w:jc w:val="both"/>
        <w:rPr>
          <w:rFonts w:ascii="Arial" w:hAnsi="Arial" w:cs="Arial"/>
          <w:szCs w:val="24"/>
        </w:rPr>
      </w:pPr>
    </w:p>
    <w:p w:rsidRPr="00B520C5" w:rsidR="00B520C5" w:rsidP="00FF59DC" w:rsidRDefault="00B520C5">
      <w:pPr>
        <w:ind w:firstLine="708"/>
        <w:jc w:val="both"/>
        <w:rPr>
          <w:rFonts w:ascii="Arial" w:hAnsi="Arial" w:cs="Arial"/>
          <w:szCs w:val="24"/>
        </w:rPr>
      </w:pPr>
      <w:r>
        <w:rPr>
          <w:rFonts w:ascii="Arial" w:hAnsi="Arial" w:cs="Arial"/>
          <w:szCs w:val="24"/>
        </w:rPr>
        <w:t>P</w:t>
      </w:r>
      <w:r w:rsidR="00430D3D">
        <w:rPr>
          <w:rFonts w:ascii="Arial" w:hAnsi="Arial" w:cs="Arial"/>
          <w:szCs w:val="24"/>
        </w:rPr>
        <w:t>reostala imovina stečajnog dužnika prodat će se kao cjelina po procijenjenim vrijednostima naznačenim u  podnesku stečajne upraviteljice od 04. svibnja 2021.</w:t>
      </w:r>
    </w:p>
    <w:p w:rsidRPr="00DD7B92" w:rsidR="00FF59DC" w:rsidP="00FF59DC" w:rsidRDefault="00FF59DC">
      <w:pPr>
        <w:ind w:firstLine="708"/>
        <w:jc w:val="both"/>
        <w:rPr>
          <w:rFonts w:ascii="Arial" w:hAnsi="Arial" w:cs="Arial"/>
          <w:szCs w:val="24"/>
          <w:u w:val="single"/>
        </w:rPr>
      </w:pPr>
    </w:p>
    <w:p w:rsidRPr="00DD7B92" w:rsidR="00FF59DC" w:rsidP="00FF59DC" w:rsidRDefault="00FF59DC">
      <w:pPr>
        <w:ind w:firstLine="708"/>
        <w:jc w:val="both"/>
        <w:rPr>
          <w:rFonts w:ascii="Arial" w:hAnsi="Arial" w:cs="Arial"/>
          <w:szCs w:val="24"/>
          <w:u w:val="single"/>
        </w:rPr>
      </w:pPr>
      <w:r w:rsidRPr="00DD7B92">
        <w:rPr>
          <w:rFonts w:ascii="Arial" w:hAnsi="Arial" w:cs="Arial"/>
          <w:szCs w:val="24"/>
          <w:u w:val="single"/>
        </w:rPr>
        <w:t>Prelazi se na 3. točku dnevnog reda:</w:t>
      </w:r>
    </w:p>
    <w:p w:rsidRPr="00DD7B92" w:rsidR="00FF59DC" w:rsidP="00FF59DC" w:rsidRDefault="00FF59DC">
      <w:pPr>
        <w:ind w:firstLine="708"/>
        <w:jc w:val="both"/>
        <w:rPr>
          <w:rFonts w:ascii="Arial" w:hAnsi="Arial" w:cs="Arial"/>
          <w:szCs w:val="24"/>
          <w:u w:val="single"/>
        </w:rPr>
      </w:pPr>
    </w:p>
    <w:p w:rsidRPr="00DD7B92" w:rsidR="00F402BF" w:rsidP="00F402BF" w:rsidRDefault="00B026B4">
      <w:pPr>
        <w:jc w:val="both"/>
        <w:rPr>
          <w:rFonts w:ascii="Arial" w:hAnsi="Arial" w:cs="Arial"/>
          <w:szCs w:val="24"/>
        </w:rPr>
      </w:pPr>
      <w:r w:rsidRPr="00DD7B92">
        <w:rPr>
          <w:rFonts w:ascii="Arial" w:hAnsi="Arial" w:cs="Arial"/>
          <w:szCs w:val="24"/>
        </w:rPr>
        <w:tab/>
        <w:t>Nema zainteresiranih za raspravu.</w:t>
      </w:r>
    </w:p>
    <w:p w:rsidRPr="00DD7B92" w:rsidR="00F402BF" w:rsidP="00DC1016" w:rsidRDefault="00F402BF">
      <w:pPr>
        <w:jc w:val="both"/>
        <w:rPr>
          <w:rFonts w:ascii="Arial" w:hAnsi="Arial" w:cs="Arial"/>
          <w:b/>
          <w:szCs w:val="24"/>
        </w:rPr>
      </w:pPr>
    </w:p>
    <w:p w:rsidRPr="00DD7B92" w:rsidR="000C4266" w:rsidP="00F402BF" w:rsidRDefault="000C4266">
      <w:pPr>
        <w:ind w:firstLine="720"/>
        <w:jc w:val="both"/>
        <w:rPr>
          <w:rFonts w:ascii="Arial" w:hAnsi="Arial" w:cs="Arial"/>
          <w:szCs w:val="24"/>
        </w:rPr>
      </w:pPr>
    </w:p>
    <w:p w:rsidRPr="00DD7B92" w:rsidR="00F402BF" w:rsidP="00F402BF" w:rsidRDefault="00F402BF">
      <w:pPr>
        <w:ind w:firstLine="720"/>
        <w:jc w:val="both"/>
        <w:rPr>
          <w:rFonts w:ascii="Arial" w:hAnsi="Arial" w:cs="Arial"/>
          <w:b/>
          <w:szCs w:val="24"/>
        </w:rPr>
      </w:pPr>
      <w:r w:rsidRPr="00DD7B92">
        <w:rPr>
          <w:rFonts w:ascii="Arial" w:hAnsi="Arial" w:cs="Arial"/>
          <w:szCs w:val="24"/>
        </w:rPr>
        <w:t xml:space="preserve">Dovršeno u </w:t>
      </w:r>
      <w:r w:rsidR="00430D3D">
        <w:rPr>
          <w:rFonts w:ascii="Arial" w:hAnsi="Arial" w:cs="Arial"/>
          <w:szCs w:val="24"/>
        </w:rPr>
        <w:t xml:space="preserve">11,26 </w:t>
      </w:r>
      <w:r w:rsidRPr="00DD7B92">
        <w:rPr>
          <w:rFonts w:ascii="Arial" w:hAnsi="Arial" w:cs="Arial"/>
          <w:szCs w:val="24"/>
        </w:rPr>
        <w:t>sati.</w:t>
      </w:r>
      <w:r w:rsidRPr="00DD7B92">
        <w:rPr>
          <w:rFonts w:ascii="Arial" w:hAnsi="Arial" w:cs="Arial"/>
          <w:b/>
          <w:szCs w:val="24"/>
        </w:rPr>
        <w:t xml:space="preserve"> </w:t>
      </w:r>
      <w:r w:rsidRPr="00DD7B92">
        <w:rPr>
          <w:rFonts w:ascii="Arial" w:hAnsi="Arial" w:cs="Arial"/>
          <w:b/>
          <w:szCs w:val="24"/>
        </w:rPr>
        <w:tab/>
        <w:t xml:space="preserve"> </w:t>
      </w:r>
    </w:p>
    <w:p w:rsidRPr="00DD7B92" w:rsidR="00AB5BBF" w:rsidP="00AB5BBF" w:rsidRDefault="00AB5BBF">
      <w:pPr>
        <w:jc w:val="both"/>
        <w:rPr>
          <w:rFonts w:ascii="Arial" w:hAnsi="Arial" w:cs="Arial"/>
          <w:color w:val="FF0000"/>
          <w:szCs w:val="24"/>
        </w:rPr>
      </w:pPr>
    </w:p>
    <w:p w:rsidRPr="00DD7B92" w:rsidR="00AB5BBF" w:rsidP="00AB5BBF" w:rsidRDefault="00AB5BBF">
      <w:pPr>
        <w:jc w:val="both"/>
        <w:rPr>
          <w:rFonts w:ascii="Arial" w:hAnsi="Arial" w:cs="Arial"/>
          <w:szCs w:val="24"/>
        </w:rPr>
      </w:pPr>
      <w:r w:rsidRPr="00DD7B92">
        <w:rPr>
          <w:rFonts w:ascii="Arial" w:hAnsi="Arial" w:cs="Arial"/>
          <w:szCs w:val="24"/>
        </w:rPr>
        <w:tab/>
      </w:r>
      <w:r w:rsidRPr="00DD7B92">
        <w:rPr>
          <w:rFonts w:ascii="Arial" w:hAnsi="Arial" w:cs="Arial"/>
          <w:szCs w:val="24"/>
        </w:rPr>
        <w:tab/>
      </w:r>
    </w:p>
    <w:p w:rsidRPr="00DD7B92" w:rsidR="00AB5BBF" w:rsidP="00AB5BBF" w:rsidRDefault="00AB5BBF">
      <w:pPr>
        <w:jc w:val="both"/>
        <w:rPr>
          <w:rFonts w:ascii="Arial" w:hAnsi="Arial" w:cs="Arial"/>
          <w:szCs w:val="24"/>
        </w:rPr>
      </w:pPr>
      <w:r w:rsidRPr="00DD7B92">
        <w:rPr>
          <w:rFonts w:ascii="Arial" w:hAnsi="Arial" w:cs="Arial"/>
          <w:szCs w:val="24"/>
        </w:rPr>
        <w:t>Zapisničar:</w:t>
      </w:r>
      <w:r w:rsidRPr="00DD7B92">
        <w:rPr>
          <w:rFonts w:ascii="Arial" w:hAnsi="Arial" w:cs="Arial"/>
          <w:szCs w:val="24"/>
        </w:rPr>
        <w:tab/>
      </w:r>
      <w:r w:rsidRPr="00DD7B92">
        <w:rPr>
          <w:rFonts w:ascii="Arial" w:hAnsi="Arial" w:cs="Arial"/>
          <w:szCs w:val="24"/>
        </w:rPr>
        <w:tab/>
      </w:r>
      <w:r w:rsidRPr="00DD7B92">
        <w:rPr>
          <w:rFonts w:ascii="Arial" w:hAnsi="Arial" w:cs="Arial"/>
          <w:szCs w:val="24"/>
        </w:rPr>
        <w:tab/>
        <w:t xml:space="preserve">            Stečajni sudac:</w:t>
      </w:r>
      <w:r w:rsidRPr="00DD7B92">
        <w:rPr>
          <w:rFonts w:ascii="Arial" w:hAnsi="Arial" w:cs="Arial"/>
          <w:szCs w:val="24"/>
        </w:rPr>
        <w:tab/>
      </w:r>
      <w:r w:rsidRPr="00DD7B92">
        <w:rPr>
          <w:rFonts w:ascii="Arial" w:hAnsi="Arial" w:cs="Arial"/>
          <w:szCs w:val="24"/>
        </w:rPr>
        <w:tab/>
      </w:r>
      <w:r w:rsidRPr="00DD7B92">
        <w:rPr>
          <w:rFonts w:ascii="Arial" w:hAnsi="Arial" w:cs="Arial"/>
          <w:szCs w:val="24"/>
        </w:rPr>
        <w:tab/>
        <w:t>Stečajni upravitelj:</w:t>
      </w:r>
    </w:p>
    <w:p w:rsidRPr="00DD7B92" w:rsidR="00AB5BBF" w:rsidP="00AB5BBF" w:rsidRDefault="000C4266">
      <w:pPr>
        <w:jc w:val="both"/>
        <w:rPr>
          <w:rFonts w:ascii="Arial" w:hAnsi="Arial" w:cs="Arial"/>
          <w:szCs w:val="24"/>
        </w:rPr>
      </w:pPr>
      <w:r w:rsidRPr="00DD7B92">
        <w:rPr>
          <w:rFonts w:ascii="Arial" w:hAnsi="Arial" w:cs="Arial"/>
          <w:szCs w:val="24"/>
        </w:rPr>
        <w:t>Monika Fuček</w:t>
      </w:r>
      <w:r w:rsidRPr="00DD7B92" w:rsidR="00AB5BBF">
        <w:rPr>
          <w:rFonts w:ascii="Arial" w:hAnsi="Arial" w:cs="Arial"/>
          <w:szCs w:val="24"/>
        </w:rPr>
        <w:t xml:space="preserve"> </w:t>
      </w:r>
      <w:r w:rsidRPr="00DD7B92" w:rsidR="00AB5BBF">
        <w:rPr>
          <w:rFonts w:ascii="Arial" w:hAnsi="Arial" w:cs="Arial"/>
          <w:szCs w:val="24"/>
        </w:rPr>
        <w:tab/>
      </w:r>
      <w:r w:rsidRPr="00DD7B92" w:rsidR="00AB5BBF">
        <w:rPr>
          <w:rFonts w:ascii="Arial" w:hAnsi="Arial" w:cs="Arial"/>
          <w:szCs w:val="24"/>
        </w:rPr>
        <w:tab/>
      </w:r>
      <w:r w:rsidRPr="00DD7B92">
        <w:rPr>
          <w:rFonts w:ascii="Arial" w:hAnsi="Arial" w:cs="Arial"/>
          <w:szCs w:val="24"/>
        </w:rPr>
        <w:t xml:space="preserve">          Radovan Raduka</w:t>
      </w:r>
      <w:r w:rsidRPr="00DD7B92">
        <w:rPr>
          <w:rFonts w:ascii="Arial" w:hAnsi="Arial" w:cs="Arial"/>
          <w:szCs w:val="24"/>
        </w:rPr>
        <w:tab/>
      </w:r>
      <w:r w:rsidRPr="00DD7B92">
        <w:rPr>
          <w:rFonts w:ascii="Arial" w:hAnsi="Arial" w:cs="Arial"/>
          <w:szCs w:val="24"/>
        </w:rPr>
        <w:tab/>
      </w:r>
      <w:r w:rsidRPr="00DD7B92">
        <w:rPr>
          <w:rFonts w:ascii="Arial" w:hAnsi="Arial" w:cs="Arial"/>
          <w:szCs w:val="24"/>
        </w:rPr>
        <w:tab/>
        <w:t xml:space="preserve">   </w:t>
      </w:r>
      <w:r w:rsidRPr="00DD7B92" w:rsidR="00AB5BBF">
        <w:rPr>
          <w:rFonts w:ascii="Arial" w:hAnsi="Arial" w:cs="Arial"/>
          <w:szCs w:val="24"/>
        </w:rPr>
        <w:t>Mirjana Zuzija</w:t>
      </w:r>
    </w:p>
    <w:p w:rsidRPr="00DD7B92" w:rsidR="00AB5BBF" w:rsidP="00AB5BBF" w:rsidRDefault="00AB5BBF">
      <w:pPr>
        <w:jc w:val="both"/>
        <w:rPr>
          <w:rFonts w:ascii="Arial" w:hAnsi="Arial" w:cs="Arial"/>
          <w:szCs w:val="24"/>
        </w:rPr>
      </w:pPr>
    </w:p>
    <w:p w:rsidRPr="00DD7B92" w:rsidR="00DC1016" w:rsidP="00AB5BBF" w:rsidRDefault="00DC1016">
      <w:pPr>
        <w:jc w:val="both"/>
        <w:rPr>
          <w:rFonts w:ascii="Arial" w:hAnsi="Arial" w:cs="Arial"/>
          <w:szCs w:val="24"/>
        </w:rPr>
      </w:pPr>
    </w:p>
    <w:p w:rsidRPr="00DD7B92" w:rsidR="00AB5BBF" w:rsidP="00AB5BBF" w:rsidRDefault="00AB5BBF">
      <w:pPr>
        <w:jc w:val="both"/>
        <w:rPr>
          <w:rFonts w:ascii="Arial" w:hAnsi="Arial" w:cs="Arial"/>
          <w:szCs w:val="24"/>
        </w:rPr>
      </w:pPr>
      <w:r w:rsidRPr="00DD7B92">
        <w:rPr>
          <w:rFonts w:ascii="Arial" w:hAnsi="Arial" w:cs="Arial"/>
          <w:szCs w:val="24"/>
        </w:rPr>
        <w:t>Vjerovni</w:t>
      </w:r>
      <w:r w:rsidR="00754931">
        <w:rPr>
          <w:rFonts w:ascii="Arial" w:hAnsi="Arial" w:cs="Arial"/>
          <w:szCs w:val="24"/>
        </w:rPr>
        <w:t>k</w:t>
      </w:r>
      <w:r w:rsidRPr="00DD7B92">
        <w:rPr>
          <w:rFonts w:ascii="Arial" w:hAnsi="Arial" w:cs="Arial"/>
          <w:szCs w:val="24"/>
        </w:rPr>
        <w:t>:</w:t>
      </w:r>
    </w:p>
    <w:p w:rsidRPr="00DD7B92" w:rsidR="000C4266" w:rsidP="00AB5BBF" w:rsidRDefault="000C4266">
      <w:pPr>
        <w:jc w:val="both"/>
        <w:rPr>
          <w:rFonts w:ascii="Arial" w:hAnsi="Arial" w:cs="Arial"/>
          <w:szCs w:val="24"/>
        </w:rPr>
      </w:pPr>
    </w:p>
    <w:p w:rsidRPr="00DD7B92" w:rsidR="000C4266" w:rsidP="00AB5BBF" w:rsidRDefault="000C4266">
      <w:pPr>
        <w:jc w:val="both"/>
        <w:rPr>
          <w:rFonts w:ascii="Arial" w:hAnsi="Arial" w:cs="Arial"/>
          <w:szCs w:val="24"/>
        </w:rPr>
      </w:pPr>
    </w:p>
    <w:p w:rsidRPr="00DD7B92" w:rsidR="000C4266" w:rsidP="00AB5BBF" w:rsidRDefault="000C4266">
      <w:pPr>
        <w:jc w:val="both"/>
        <w:rPr>
          <w:rFonts w:ascii="Arial" w:hAnsi="Arial" w:cs="Arial"/>
          <w:szCs w:val="24"/>
        </w:rPr>
      </w:pPr>
    </w:p>
    <w:p w:rsidRPr="00DD7B92" w:rsidR="000C4266" w:rsidP="00AB5BBF" w:rsidRDefault="000C4266">
      <w:pPr>
        <w:jc w:val="both"/>
        <w:rPr>
          <w:rFonts w:ascii="Arial" w:hAnsi="Arial" w:cs="Arial"/>
          <w:szCs w:val="24"/>
        </w:rPr>
      </w:pPr>
    </w:p>
    <w:p w:rsidRPr="00DD7B92" w:rsidR="000C4266" w:rsidP="00AB5BBF" w:rsidRDefault="000C4266">
      <w:pPr>
        <w:jc w:val="both"/>
        <w:rPr>
          <w:rFonts w:ascii="Arial" w:hAnsi="Arial" w:cs="Arial"/>
          <w:szCs w:val="24"/>
        </w:rPr>
      </w:pPr>
    </w:p>
    <w:p w:rsidRPr="00DD7B92" w:rsidR="000C4266" w:rsidP="00AB5BBF" w:rsidRDefault="000C4266">
      <w:pPr>
        <w:jc w:val="both"/>
        <w:rPr>
          <w:rFonts w:ascii="Arial" w:hAnsi="Arial" w:cs="Arial"/>
          <w:szCs w:val="24"/>
        </w:rPr>
      </w:pPr>
    </w:p>
    <w:p w:rsidRPr="00DD7B92" w:rsidR="000C4266" w:rsidP="00AB5BBF" w:rsidRDefault="000C4266">
      <w:pPr>
        <w:jc w:val="both"/>
        <w:rPr>
          <w:rFonts w:ascii="Arial" w:hAnsi="Arial" w:cs="Arial"/>
          <w:szCs w:val="24"/>
        </w:rPr>
      </w:pPr>
    </w:p>
    <w:p w:rsidRPr="00DD7B92" w:rsidR="000C4266" w:rsidP="00AB5BBF" w:rsidRDefault="000C4266">
      <w:pPr>
        <w:jc w:val="both"/>
        <w:rPr>
          <w:rFonts w:ascii="Arial" w:hAnsi="Arial" w:cs="Arial"/>
          <w:szCs w:val="24"/>
        </w:rPr>
      </w:pPr>
    </w:p>
    <w:p w:rsidRPr="00DD7B92" w:rsidR="000C4266" w:rsidP="00AB5BBF" w:rsidRDefault="000C4266">
      <w:pPr>
        <w:jc w:val="both"/>
        <w:rPr>
          <w:rFonts w:ascii="Arial" w:hAnsi="Arial" w:cs="Arial"/>
          <w:szCs w:val="24"/>
        </w:rPr>
      </w:pPr>
    </w:p>
    <w:p w:rsidRPr="00DD7B92" w:rsidR="000C4266" w:rsidP="00AB5BBF" w:rsidRDefault="000C4266">
      <w:pPr>
        <w:jc w:val="both"/>
        <w:rPr>
          <w:rFonts w:ascii="Arial" w:hAnsi="Arial" w:cs="Arial"/>
          <w:szCs w:val="24"/>
        </w:rPr>
      </w:pPr>
    </w:p>
    <w:p w:rsidRPr="00DD7B92" w:rsidR="000C4266" w:rsidP="00AB5BBF" w:rsidRDefault="000C4266">
      <w:pPr>
        <w:jc w:val="both"/>
        <w:rPr>
          <w:rFonts w:ascii="Arial" w:hAnsi="Arial" w:cs="Arial"/>
          <w:szCs w:val="24"/>
        </w:rPr>
      </w:pPr>
    </w:p>
    <w:p w:rsidRPr="00DD7B92" w:rsidR="000C4266" w:rsidP="00AB5BBF" w:rsidRDefault="000C4266">
      <w:pPr>
        <w:jc w:val="both"/>
        <w:rPr>
          <w:rFonts w:ascii="Arial" w:hAnsi="Arial" w:cs="Arial"/>
          <w:szCs w:val="24"/>
        </w:rPr>
      </w:pPr>
    </w:p>
    <w:p w:rsidRPr="00DD7B92" w:rsidR="000C4266" w:rsidP="00AB5BBF" w:rsidRDefault="000C4266">
      <w:pPr>
        <w:jc w:val="both"/>
        <w:rPr>
          <w:rFonts w:ascii="Arial" w:hAnsi="Arial" w:cs="Arial"/>
          <w:szCs w:val="24"/>
        </w:rPr>
      </w:pPr>
    </w:p>
    <w:p w:rsidRPr="00DD7B92" w:rsidR="000C4266" w:rsidP="00AB5BBF" w:rsidRDefault="000C4266">
      <w:pPr>
        <w:jc w:val="both"/>
        <w:rPr>
          <w:rFonts w:ascii="Arial" w:hAnsi="Arial" w:cs="Arial"/>
          <w:szCs w:val="24"/>
        </w:rPr>
      </w:pPr>
    </w:p>
    <w:p w:rsidRPr="00DD7B92" w:rsidR="000C4266" w:rsidP="00AB5BBF" w:rsidRDefault="000C4266">
      <w:pPr>
        <w:jc w:val="both"/>
        <w:rPr>
          <w:rFonts w:ascii="Arial" w:hAnsi="Arial" w:cs="Arial"/>
          <w:szCs w:val="24"/>
        </w:rPr>
      </w:pPr>
    </w:p>
    <w:p w:rsidRPr="00DD7B92" w:rsidR="000C4266" w:rsidP="00AB5BBF" w:rsidRDefault="000C4266">
      <w:pPr>
        <w:jc w:val="both"/>
        <w:rPr>
          <w:rFonts w:ascii="Arial" w:hAnsi="Arial" w:cs="Arial"/>
          <w:szCs w:val="24"/>
        </w:rPr>
      </w:pPr>
    </w:p>
    <w:p w:rsidRPr="00DD7B92" w:rsidR="000C4266" w:rsidP="00AB5BBF" w:rsidRDefault="000C4266">
      <w:pPr>
        <w:jc w:val="both"/>
        <w:rPr>
          <w:rFonts w:ascii="Arial" w:hAnsi="Arial" w:cs="Arial"/>
          <w:szCs w:val="24"/>
        </w:rPr>
      </w:pPr>
    </w:p>
    <w:p w:rsidRPr="00DD7B92" w:rsidR="000C4266" w:rsidP="00AB5BBF" w:rsidRDefault="000C4266">
      <w:pPr>
        <w:jc w:val="both"/>
        <w:rPr>
          <w:rFonts w:ascii="Arial" w:hAnsi="Arial" w:cs="Arial"/>
          <w:szCs w:val="24"/>
        </w:rPr>
      </w:pPr>
    </w:p>
    <w:p w:rsidRPr="00DD7B92" w:rsidR="000C4266" w:rsidP="00AB5BBF" w:rsidRDefault="000C4266">
      <w:pPr>
        <w:jc w:val="both"/>
        <w:rPr>
          <w:rFonts w:ascii="Arial" w:hAnsi="Arial" w:cs="Arial"/>
          <w:szCs w:val="24"/>
        </w:rPr>
      </w:pPr>
    </w:p>
    <w:p w:rsidRPr="00DD7B92" w:rsidR="000C4266" w:rsidP="00AB5BBF" w:rsidRDefault="000C4266">
      <w:pPr>
        <w:jc w:val="both"/>
        <w:rPr>
          <w:rFonts w:ascii="Arial" w:hAnsi="Arial" w:cs="Arial"/>
          <w:szCs w:val="24"/>
        </w:rPr>
      </w:pPr>
    </w:p>
    <w:p w:rsidRPr="00DD7B92" w:rsidR="000C4266" w:rsidP="00AB5BBF" w:rsidRDefault="000C4266">
      <w:pPr>
        <w:jc w:val="both"/>
        <w:rPr>
          <w:rFonts w:ascii="Arial" w:hAnsi="Arial" w:cs="Arial"/>
          <w:szCs w:val="24"/>
        </w:rPr>
      </w:pPr>
    </w:p>
    <w:p w:rsidRPr="00DD7B92" w:rsidR="00AB5BBF" w:rsidP="00AB5BBF" w:rsidRDefault="00AB5BBF">
      <w:pPr>
        <w:jc w:val="both"/>
        <w:rPr>
          <w:rFonts w:ascii="Arial" w:hAnsi="Arial" w:cs="Arial"/>
          <w:color w:val="FF0000"/>
          <w:szCs w:val="24"/>
        </w:rPr>
      </w:pPr>
    </w:p>
    <w:p w:rsidRPr="00DD7B92" w:rsidR="000F058B" w:rsidP="006412DD" w:rsidRDefault="000F058B">
      <w:pPr>
        <w:tabs>
          <w:tab w:val="left" w:pos="7088"/>
        </w:tabs>
        <w:jc w:val="both"/>
        <w:rPr>
          <w:rFonts w:ascii="Arial" w:hAnsi="Arial" w:cs="Arial"/>
          <w:szCs w:val="24"/>
        </w:rPr>
      </w:pPr>
    </w:p>
    <w:sectPr w:rsidRPr="00DD7B92" w:rsidR="000F058B" w:rsidSect="00461FBF">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E545E" w:rsidP="00461FBF" w:rsidRDefault="001E545E">
      <w:r>
        <w:separator/>
      </w:r>
    </w:p>
  </w:endnote>
  <w:endnote w:type="continuationSeparator" w:id="0">
    <w:p w:rsidR="001E545E" w:rsidP="00461FBF" w:rsidRDefault="001E545E">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E545E" w:rsidP="00461FBF" w:rsidRDefault="001E545E">
      <w:r>
        <w:separator/>
      </w:r>
    </w:p>
  </w:footnote>
  <w:footnote w:type="continuationSeparator" w:id="0">
    <w:p w:rsidR="001E545E" w:rsidP="00461FBF" w:rsidRDefault="001E545E">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DD7B92" w:rsidR="00461FBF" w:rsidP="00461FBF" w:rsidRDefault="00461FBF">
    <w:pPr>
      <w:pStyle w:val="Zaglavlje"/>
      <w:rPr>
        <w:rFonts w:ascii="Arial" w:hAnsi="Arial" w:cs="Arial"/>
      </w:rPr>
    </w:pPr>
    <w:r w:rsidRPr="00DD7B92">
      <w:rPr>
        <w:rFonts w:ascii="Arial" w:hAnsi="Arial" w:cs="Arial"/>
      </w:rPr>
      <w:tab/>
    </w:r>
    <w:sdt>
      <w:sdtPr>
        <w:rPr>
          <w:rFonts w:ascii="Arial" w:hAnsi="Arial" w:cs="Arial"/>
        </w:rPr>
        <w:id w:val="-1387101034"/>
        <w:docPartObj>
          <w:docPartGallery w:val="Page Numbers (Top of Page)"/>
          <w:docPartUnique/>
        </w:docPartObj>
      </w:sdtPr>
      <w:sdtEndPr/>
      <w:sdtContent>
        <w:r w:rsidRPr="00DD7B92">
          <w:rPr>
            <w:rFonts w:ascii="Arial" w:hAnsi="Arial" w:cs="Arial"/>
          </w:rPr>
          <w:fldChar w:fldCharType="begin"/>
        </w:r>
        <w:r w:rsidRPr="00DD7B92">
          <w:rPr>
            <w:rFonts w:ascii="Arial" w:hAnsi="Arial" w:cs="Arial"/>
          </w:rPr>
          <w:instrText>PAGE   \* MERGEFORMAT</w:instrText>
        </w:r>
        <w:r w:rsidRPr="00DD7B92">
          <w:rPr>
            <w:rFonts w:ascii="Arial" w:hAnsi="Arial" w:cs="Arial"/>
          </w:rPr>
          <w:fldChar w:fldCharType="separate"/>
        </w:r>
        <w:r w:rsidR="00B37B43">
          <w:rPr>
            <w:rFonts w:ascii="Arial" w:hAnsi="Arial" w:cs="Arial"/>
            <w:noProof/>
          </w:rPr>
          <w:t>2</w:t>
        </w:r>
        <w:r w:rsidRPr="00DD7B92">
          <w:rPr>
            <w:rFonts w:ascii="Arial" w:hAnsi="Arial" w:cs="Arial"/>
          </w:rPr>
          <w:fldChar w:fldCharType="end"/>
        </w:r>
        <w:r w:rsidRPr="00DD7B92">
          <w:rPr>
            <w:rFonts w:ascii="Arial" w:hAnsi="Arial" w:cs="Arial"/>
          </w:rPr>
          <w:t xml:space="preserve">  </w:t>
        </w:r>
      </w:sdtContent>
    </w:sdt>
    <w:r w:rsidRPr="00DD7B92">
      <w:rPr>
        <w:rFonts w:ascii="Arial" w:hAnsi="Arial" w:cs="Arial"/>
      </w:rPr>
      <w:tab/>
    </w:r>
    <w:r w:rsidRPr="00DD7B92" w:rsidR="000F058B">
      <w:rPr>
        <w:rFonts w:ascii="Arial" w:hAnsi="Arial" w:cs="Arial"/>
      </w:rPr>
      <w:t xml:space="preserve">31. St-1094/2012                      </w:t>
    </w:r>
  </w:p>
  <w:p w:rsidRPr="00DD7B92" w:rsidR="00461FBF" w:rsidP="00461FBF" w:rsidRDefault="00461FBF">
    <w:pPr>
      <w:pStyle w:val="Zaglavlje"/>
      <w:jc w:val="right"/>
      <w:rPr>
        <w:rFonts w:ascii="Arial" w:hAnsi="Arial" w:cs="Arial"/>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AF3D17"/>
    <w:multiLevelType w:val="hybridMultilevel"/>
    <w:tmpl w:val="9FF0448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412B52E5"/>
    <w:multiLevelType w:val="hybridMultilevel"/>
    <w:tmpl w:val="094CE8E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69720258"/>
    <w:multiLevelType w:val="hybridMultilevel"/>
    <w:tmpl w:val="BD92036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730F4B18"/>
    <w:multiLevelType w:val="hybridMultilevel"/>
    <w:tmpl w:val="F7DC46F0"/>
    <w:lvl w:ilvl="0" w:tplc="041A000F">
      <w:start w:val="1"/>
      <w:numFmt w:val="decimal"/>
      <w:lvlText w:val="%1."/>
      <w:lvlJc w:val="left"/>
      <w:pPr>
        <w:ind w:left="502" w:hanging="360"/>
      </w:pPr>
      <w:rPr>
        <w:rFonts w:hint="default"/>
      </w:rPr>
    </w:lvl>
    <w:lvl w:ilvl="1" w:tplc="041A0019" w:tentative="true">
      <w:start w:val="1"/>
      <w:numFmt w:val="lowerLetter"/>
      <w:lvlText w:val="%2."/>
      <w:lvlJc w:val="left"/>
      <w:pPr>
        <w:ind w:left="1222" w:hanging="360"/>
      </w:pPr>
    </w:lvl>
    <w:lvl w:ilvl="2" w:tplc="041A001B" w:tentative="true">
      <w:start w:val="1"/>
      <w:numFmt w:val="lowerRoman"/>
      <w:lvlText w:val="%3."/>
      <w:lvlJc w:val="right"/>
      <w:pPr>
        <w:ind w:left="1942" w:hanging="180"/>
      </w:pPr>
    </w:lvl>
    <w:lvl w:ilvl="3" w:tplc="041A000F" w:tentative="true">
      <w:start w:val="1"/>
      <w:numFmt w:val="decimal"/>
      <w:lvlText w:val="%4."/>
      <w:lvlJc w:val="left"/>
      <w:pPr>
        <w:ind w:left="2662" w:hanging="360"/>
      </w:pPr>
    </w:lvl>
    <w:lvl w:ilvl="4" w:tplc="041A0019" w:tentative="true">
      <w:start w:val="1"/>
      <w:numFmt w:val="lowerLetter"/>
      <w:lvlText w:val="%5."/>
      <w:lvlJc w:val="left"/>
      <w:pPr>
        <w:ind w:left="3382" w:hanging="360"/>
      </w:pPr>
    </w:lvl>
    <w:lvl w:ilvl="5" w:tplc="041A001B" w:tentative="true">
      <w:start w:val="1"/>
      <w:numFmt w:val="lowerRoman"/>
      <w:lvlText w:val="%6."/>
      <w:lvlJc w:val="right"/>
      <w:pPr>
        <w:ind w:left="4102" w:hanging="180"/>
      </w:pPr>
    </w:lvl>
    <w:lvl w:ilvl="6" w:tplc="041A000F" w:tentative="true">
      <w:start w:val="1"/>
      <w:numFmt w:val="decimal"/>
      <w:lvlText w:val="%7."/>
      <w:lvlJc w:val="left"/>
      <w:pPr>
        <w:ind w:left="4822" w:hanging="360"/>
      </w:pPr>
    </w:lvl>
    <w:lvl w:ilvl="7" w:tplc="041A0019" w:tentative="true">
      <w:start w:val="1"/>
      <w:numFmt w:val="lowerLetter"/>
      <w:lvlText w:val="%8."/>
      <w:lvlJc w:val="left"/>
      <w:pPr>
        <w:ind w:left="5542" w:hanging="360"/>
      </w:pPr>
    </w:lvl>
    <w:lvl w:ilvl="8" w:tplc="041A001B" w:tentative="true">
      <w:start w:val="1"/>
      <w:numFmt w:val="lowerRoman"/>
      <w:lvlText w:val="%9."/>
      <w:lvlJc w:val="right"/>
      <w:pPr>
        <w:ind w:left="6262" w:hanging="180"/>
      </w:pPr>
    </w:lvl>
  </w:abstractNum>
  <w:abstractNum w:abstractNumId="4">
    <w:nsid w:val="763A69CA"/>
    <w:multiLevelType w:val="hybridMultilevel"/>
    <w:tmpl w:val="804A0D26"/>
    <w:lvl w:ilvl="0" w:tplc="E3DE47B0">
      <w:start w:val="14"/>
      <w:numFmt w:val="bullet"/>
      <w:lvlText w:val="-"/>
      <w:lvlJc w:val="left"/>
      <w:pPr>
        <w:ind w:left="1320" w:hanging="360"/>
      </w:pPr>
      <w:rPr>
        <w:rFonts w:hint="default" w:ascii="Times New Roman" w:hAnsi="Times New Roman" w:eastAsia="Times New Roman" w:cs="Times New Roman"/>
      </w:rPr>
    </w:lvl>
    <w:lvl w:ilvl="1" w:tplc="041A0003">
      <w:start w:val="1"/>
      <w:numFmt w:val="bullet"/>
      <w:lvlText w:val="o"/>
      <w:lvlJc w:val="left"/>
      <w:pPr>
        <w:ind w:left="2040" w:hanging="360"/>
      </w:pPr>
      <w:rPr>
        <w:rFonts w:hint="default" w:ascii="Courier New" w:hAnsi="Courier New" w:cs="Courier New"/>
      </w:rPr>
    </w:lvl>
    <w:lvl w:ilvl="2" w:tplc="041A0005">
      <w:start w:val="1"/>
      <w:numFmt w:val="bullet"/>
      <w:lvlText w:val=""/>
      <w:lvlJc w:val="left"/>
      <w:pPr>
        <w:ind w:left="2760" w:hanging="360"/>
      </w:pPr>
      <w:rPr>
        <w:rFonts w:hint="default" w:ascii="Wingdings" w:hAnsi="Wingdings"/>
      </w:rPr>
    </w:lvl>
    <w:lvl w:ilvl="3" w:tplc="041A0001">
      <w:start w:val="1"/>
      <w:numFmt w:val="bullet"/>
      <w:lvlText w:val=""/>
      <w:lvlJc w:val="left"/>
      <w:pPr>
        <w:ind w:left="3480" w:hanging="360"/>
      </w:pPr>
      <w:rPr>
        <w:rFonts w:hint="default" w:ascii="Symbol" w:hAnsi="Symbol"/>
      </w:rPr>
    </w:lvl>
    <w:lvl w:ilvl="4" w:tplc="041A0003">
      <w:start w:val="1"/>
      <w:numFmt w:val="bullet"/>
      <w:lvlText w:val="o"/>
      <w:lvlJc w:val="left"/>
      <w:pPr>
        <w:ind w:left="4200" w:hanging="360"/>
      </w:pPr>
      <w:rPr>
        <w:rFonts w:hint="default" w:ascii="Courier New" w:hAnsi="Courier New" w:cs="Courier New"/>
      </w:rPr>
    </w:lvl>
    <w:lvl w:ilvl="5" w:tplc="041A0005">
      <w:start w:val="1"/>
      <w:numFmt w:val="bullet"/>
      <w:lvlText w:val=""/>
      <w:lvlJc w:val="left"/>
      <w:pPr>
        <w:ind w:left="4920" w:hanging="360"/>
      </w:pPr>
      <w:rPr>
        <w:rFonts w:hint="default" w:ascii="Wingdings" w:hAnsi="Wingdings"/>
      </w:rPr>
    </w:lvl>
    <w:lvl w:ilvl="6" w:tplc="041A0001">
      <w:start w:val="1"/>
      <w:numFmt w:val="bullet"/>
      <w:lvlText w:val=""/>
      <w:lvlJc w:val="left"/>
      <w:pPr>
        <w:ind w:left="5640" w:hanging="360"/>
      </w:pPr>
      <w:rPr>
        <w:rFonts w:hint="default" w:ascii="Symbol" w:hAnsi="Symbol"/>
      </w:rPr>
    </w:lvl>
    <w:lvl w:ilvl="7" w:tplc="041A0003">
      <w:start w:val="1"/>
      <w:numFmt w:val="bullet"/>
      <w:lvlText w:val="o"/>
      <w:lvlJc w:val="left"/>
      <w:pPr>
        <w:ind w:left="6360" w:hanging="360"/>
      </w:pPr>
      <w:rPr>
        <w:rFonts w:hint="default" w:ascii="Courier New" w:hAnsi="Courier New" w:cs="Courier New"/>
      </w:rPr>
    </w:lvl>
    <w:lvl w:ilvl="8" w:tplc="041A0005">
      <w:start w:val="1"/>
      <w:numFmt w:val="bullet"/>
      <w:lvlText w:val=""/>
      <w:lvlJc w:val="left"/>
      <w:pPr>
        <w:ind w:left="7080" w:hanging="360"/>
      </w:pPr>
      <w:rPr>
        <w:rFonts w:hint="default" w:ascii="Wingdings" w:hAnsi="Wingdings"/>
      </w:rPr>
    </w:lvl>
  </w:abstractNum>
  <w:num w:numId="1">
    <w:abstractNumId w:val="2"/>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num>
  <w:num w:numId="7">
    <w:abstractNumId w:val="3"/>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D4D"/>
    <w:rsid w:val="000033D4"/>
    <w:rsid w:val="000820C1"/>
    <w:rsid w:val="000A11A2"/>
    <w:rsid w:val="000C4266"/>
    <w:rsid w:val="000D72A1"/>
    <w:rsid w:val="000F058B"/>
    <w:rsid w:val="00113A73"/>
    <w:rsid w:val="001211B8"/>
    <w:rsid w:val="00194817"/>
    <w:rsid w:val="001B2C23"/>
    <w:rsid w:val="001C02F7"/>
    <w:rsid w:val="001E545E"/>
    <w:rsid w:val="001F11DA"/>
    <w:rsid w:val="001F40CC"/>
    <w:rsid w:val="00241C63"/>
    <w:rsid w:val="00242510"/>
    <w:rsid w:val="00256969"/>
    <w:rsid w:val="0028489A"/>
    <w:rsid w:val="002878D5"/>
    <w:rsid w:val="002C4C9E"/>
    <w:rsid w:val="002D65E5"/>
    <w:rsid w:val="00343650"/>
    <w:rsid w:val="00345CF7"/>
    <w:rsid w:val="00372532"/>
    <w:rsid w:val="003D1B35"/>
    <w:rsid w:val="0040042B"/>
    <w:rsid w:val="00404B1D"/>
    <w:rsid w:val="00404DCB"/>
    <w:rsid w:val="00430D3D"/>
    <w:rsid w:val="00453CEB"/>
    <w:rsid w:val="00461FBF"/>
    <w:rsid w:val="00465896"/>
    <w:rsid w:val="00477295"/>
    <w:rsid w:val="004926D5"/>
    <w:rsid w:val="004D2DCF"/>
    <w:rsid w:val="004D3336"/>
    <w:rsid w:val="00520CA3"/>
    <w:rsid w:val="00526E5B"/>
    <w:rsid w:val="00536483"/>
    <w:rsid w:val="00547586"/>
    <w:rsid w:val="005D4F98"/>
    <w:rsid w:val="0061594C"/>
    <w:rsid w:val="006412DD"/>
    <w:rsid w:val="00650FE8"/>
    <w:rsid w:val="006761AC"/>
    <w:rsid w:val="006B0A77"/>
    <w:rsid w:val="006C61F7"/>
    <w:rsid w:val="006E2CE4"/>
    <w:rsid w:val="00752731"/>
    <w:rsid w:val="00754931"/>
    <w:rsid w:val="00761FD0"/>
    <w:rsid w:val="0079241A"/>
    <w:rsid w:val="007E32AE"/>
    <w:rsid w:val="007E70F3"/>
    <w:rsid w:val="008023C1"/>
    <w:rsid w:val="00845964"/>
    <w:rsid w:val="0087548B"/>
    <w:rsid w:val="008A31D5"/>
    <w:rsid w:val="008B3D12"/>
    <w:rsid w:val="008B6155"/>
    <w:rsid w:val="008C5425"/>
    <w:rsid w:val="008C7BBE"/>
    <w:rsid w:val="008E5A1D"/>
    <w:rsid w:val="00954044"/>
    <w:rsid w:val="00957108"/>
    <w:rsid w:val="009621D3"/>
    <w:rsid w:val="0096510C"/>
    <w:rsid w:val="009A2733"/>
    <w:rsid w:val="009D7DB4"/>
    <w:rsid w:val="009E2487"/>
    <w:rsid w:val="00A0232A"/>
    <w:rsid w:val="00A059F6"/>
    <w:rsid w:val="00A119AC"/>
    <w:rsid w:val="00A14D91"/>
    <w:rsid w:val="00A15DF3"/>
    <w:rsid w:val="00A17913"/>
    <w:rsid w:val="00A608B5"/>
    <w:rsid w:val="00A92C7C"/>
    <w:rsid w:val="00AB5BBF"/>
    <w:rsid w:val="00AC55B2"/>
    <w:rsid w:val="00AD452B"/>
    <w:rsid w:val="00B026B4"/>
    <w:rsid w:val="00B37B43"/>
    <w:rsid w:val="00B520C5"/>
    <w:rsid w:val="00B8026D"/>
    <w:rsid w:val="00BB7EF2"/>
    <w:rsid w:val="00BC081D"/>
    <w:rsid w:val="00BE2F47"/>
    <w:rsid w:val="00BF1137"/>
    <w:rsid w:val="00C9084C"/>
    <w:rsid w:val="00CB6997"/>
    <w:rsid w:val="00CC6F22"/>
    <w:rsid w:val="00CD3D4D"/>
    <w:rsid w:val="00CF4CC0"/>
    <w:rsid w:val="00D1590C"/>
    <w:rsid w:val="00D425B0"/>
    <w:rsid w:val="00D53186"/>
    <w:rsid w:val="00D762FD"/>
    <w:rsid w:val="00DB309B"/>
    <w:rsid w:val="00DC1016"/>
    <w:rsid w:val="00DD7B92"/>
    <w:rsid w:val="00DF3C3E"/>
    <w:rsid w:val="00E10FE3"/>
    <w:rsid w:val="00E50E6F"/>
    <w:rsid w:val="00E70315"/>
    <w:rsid w:val="00EB5A30"/>
    <w:rsid w:val="00EF396A"/>
    <w:rsid w:val="00F06928"/>
    <w:rsid w:val="00F161DB"/>
    <w:rsid w:val="00F3244F"/>
    <w:rsid w:val="00F402BF"/>
    <w:rsid w:val="00F974FE"/>
    <w:rsid w:val="00FB2030"/>
    <w:rsid w:val="00FB34C7"/>
    <w:rsid w:val="00FF1F14"/>
    <w:rsid w:val="00FF59DC"/>
    <w:rsid w:val="00FF730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table" w:styleId="Reetkatablice">
    <w:name w:val="Table Grid"/>
    <w:basedOn w:val="Obinatablica"/>
    <w:uiPriority w:val="59"/>
    <w:rsid w:val="00CD3D4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CD3D4D"/>
    <w:pPr>
      <w:ind w:left="720"/>
      <w:contextualSpacing/>
    </w:pPr>
  </w:style>
  <w:style w:type="paragraph" w:styleId="Zaglavlje">
    <w:name w:val="header"/>
    <w:basedOn w:val="Normal"/>
    <w:link w:val="ZaglavljeChar"/>
    <w:uiPriority w:val="99"/>
    <w:unhideWhenUsed/>
    <w:rsid w:val="00461FBF"/>
    <w:pPr>
      <w:tabs>
        <w:tab w:val="center" w:pos="4536"/>
        <w:tab w:val="right" w:pos="9072"/>
      </w:tabs>
    </w:pPr>
  </w:style>
  <w:style w:type="character" w:styleId="ZaglavljeChar" w:customStyle="true">
    <w:name w:val="Zaglavlje Char"/>
    <w:basedOn w:val="Zadanifontodlomka"/>
    <w:link w:val="Zaglavlje"/>
    <w:uiPriority w:val="99"/>
    <w:rsid w:val="00461FBF"/>
  </w:style>
  <w:style w:type="paragraph" w:styleId="Podnoje">
    <w:name w:val="footer"/>
    <w:basedOn w:val="Normal"/>
    <w:link w:val="PodnojeChar"/>
    <w:uiPriority w:val="99"/>
    <w:unhideWhenUsed/>
    <w:rsid w:val="00461FBF"/>
    <w:pPr>
      <w:tabs>
        <w:tab w:val="center" w:pos="4536"/>
        <w:tab w:val="right" w:pos="9072"/>
      </w:tabs>
    </w:pPr>
  </w:style>
  <w:style w:type="character" w:styleId="PodnojeChar" w:customStyle="true">
    <w:name w:val="Podnožje Char"/>
    <w:basedOn w:val="Zadanifontodlomka"/>
    <w:link w:val="Podnoje"/>
    <w:uiPriority w:val="99"/>
    <w:rsid w:val="00461FBF"/>
  </w:style>
  <w:style w:type="paragraph" w:styleId="Tekstbalonia">
    <w:name w:val="Balloon Text"/>
    <w:basedOn w:val="Normal"/>
    <w:link w:val="TekstbaloniaChar"/>
    <w:uiPriority w:val="99"/>
    <w:semiHidden/>
    <w:unhideWhenUsed/>
    <w:rsid w:val="007E70F3"/>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7E70F3"/>
    <w:rPr>
      <w:rFonts w:ascii="Tahoma" w:hAnsi="Tahoma" w:cs="Tahoma"/>
      <w:sz w:val="16"/>
      <w:szCs w:val="16"/>
    </w:rPr>
  </w:style>
  <w:style w:type="character" w:styleId="Tekstrezerviranogmjesta">
    <w:name w:val="Placeholder Text"/>
    <w:basedOn w:val="Zadanifontodlomka"/>
    <w:uiPriority w:val="99"/>
    <w:semiHidden/>
    <w:rsid w:val="00F3244F"/>
    <w:rPr>
      <w:color w:val="808080"/>
      <w:bdr w:val="none" w:color="auto" w:sz="0" w:space="0"/>
      <w:shd w:val="clear" w:color="auto" w:fill="auto"/>
    </w:rPr>
  </w:style>
  <w:style w:type="character" w:styleId="eSPISCCParagraphDefaultFont" w:customStyle="true">
    <w:name w:val="eSPIS_CC_Paragraph Default Font"/>
    <w:basedOn w:val="Zadanifontodlomka"/>
    <w:rsid w:val="00F3244F"/>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F3244F"/>
    <w:rPr>
      <w:bdr w:val="none" w:color="auto" w:sz="0" w:space="0"/>
      <w:shd w:val="clear" w:color="auto" w:fill="FFFFCC"/>
      <w:lang w:val="hr-HR"/>
    </w:rPr>
  </w:style>
  <w:style w:type="character" w:styleId="PozadinaSvijetloCrvena" w:customStyle="true">
    <w:name w:val="Pozadina_SvijetloCrvena"/>
    <w:basedOn w:val="eSPISCCParagraphDefaultFont"/>
    <w:rsid w:val="00F3244F"/>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F3244F"/>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CD3D4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CD3D4D"/>
    <w:pPr>
      <w:ind w:left="720"/>
      <w:contextualSpacing/>
    </w:pPr>
  </w:style>
  <w:style w:styleId="Zaglavlje" w:type="paragraph">
    <w:name w:val="header"/>
    <w:basedOn w:val="Normal"/>
    <w:link w:val="ZaglavljeChar"/>
    <w:uiPriority w:val="99"/>
    <w:unhideWhenUsed/>
    <w:rsid w:val="00461FBF"/>
    <w:pPr>
      <w:tabs>
        <w:tab w:pos="4536" w:val="center"/>
        <w:tab w:pos="9072" w:val="right"/>
      </w:tabs>
    </w:pPr>
  </w:style>
  <w:style w:customStyle="1" w:styleId="ZaglavljeChar" w:type="character">
    <w:name w:val="Zaglavlje Char"/>
    <w:basedOn w:val="Zadanifontodlomka"/>
    <w:link w:val="Zaglavlje"/>
    <w:uiPriority w:val="99"/>
    <w:rsid w:val="00461FBF"/>
  </w:style>
  <w:style w:styleId="Podnoje" w:type="paragraph">
    <w:name w:val="footer"/>
    <w:basedOn w:val="Normal"/>
    <w:link w:val="PodnojeChar"/>
    <w:uiPriority w:val="99"/>
    <w:unhideWhenUsed/>
    <w:rsid w:val="00461FBF"/>
    <w:pPr>
      <w:tabs>
        <w:tab w:pos="4536" w:val="center"/>
        <w:tab w:pos="9072" w:val="right"/>
      </w:tabs>
    </w:pPr>
  </w:style>
  <w:style w:customStyle="1" w:styleId="PodnojeChar" w:type="character">
    <w:name w:val="Podnožje Char"/>
    <w:basedOn w:val="Zadanifontodlomka"/>
    <w:link w:val="Podnoje"/>
    <w:uiPriority w:val="99"/>
    <w:rsid w:val="00461FBF"/>
  </w:style>
  <w:style w:styleId="Tekstbalonia" w:type="paragraph">
    <w:name w:val="Balloon Text"/>
    <w:basedOn w:val="Normal"/>
    <w:link w:val="TekstbaloniaChar"/>
    <w:uiPriority w:val="99"/>
    <w:semiHidden/>
    <w:unhideWhenUsed/>
    <w:rsid w:val="007E70F3"/>
    <w:rPr>
      <w:rFonts w:ascii="Tahoma" w:cs="Tahoma" w:hAnsi="Tahoma"/>
      <w:sz w:val="16"/>
      <w:szCs w:val="16"/>
    </w:rPr>
  </w:style>
  <w:style w:customStyle="1" w:styleId="TekstbaloniaChar" w:type="character">
    <w:name w:val="Tekst balončića Char"/>
    <w:basedOn w:val="Zadanifontodlomka"/>
    <w:link w:val="Tekstbalonia"/>
    <w:uiPriority w:val="99"/>
    <w:semiHidden/>
    <w:rsid w:val="007E70F3"/>
    <w:rPr>
      <w:rFonts w:ascii="Tahoma" w:cs="Tahoma" w:hAnsi="Tahoma"/>
      <w:sz w:val="16"/>
      <w:szCs w:val="16"/>
    </w:rPr>
  </w:style>
  <w:style w:styleId="Tekstrezerviranogmjesta" w:type="character">
    <w:name w:val="Placeholder Text"/>
    <w:basedOn w:val="Zadanifontodlomka"/>
    <w:uiPriority w:val="99"/>
    <w:semiHidden/>
    <w:rsid w:val="00F3244F"/>
    <w:rPr>
      <w:color w:val="808080"/>
      <w:bdr w:color="auto" w:space="0" w:sz="0" w:val="none"/>
      <w:shd w:color="auto" w:fill="auto" w:val="clear"/>
    </w:rPr>
  </w:style>
  <w:style w:customStyle="1" w:styleId="eSPISCCParagraphDefaultFont" w:type="character">
    <w:name w:val="eSPIS_CC_Paragraph Default Font"/>
    <w:basedOn w:val="Zadanifontodlomka"/>
    <w:rsid w:val="00F3244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244F"/>
    <w:rPr>
      <w:bdr w:color="auto" w:space="0" w:sz="0" w:val="none"/>
      <w:shd w:color="auto" w:fill="FFFFCC" w:val="clear"/>
      <w:lang w:val="hr-HR"/>
    </w:rPr>
  </w:style>
  <w:style w:customStyle="1" w:styleId="PozadinaSvijetloCrvena" w:type="character">
    <w:name w:val="Pozadina_SvijetloCrvena"/>
    <w:basedOn w:val="eSPISCCParagraphDefaultFont"/>
    <w:rsid w:val="00F3244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244F"/>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951043">
      <w:bodyDiv w:val="true"/>
      <w:marLeft w:val="0"/>
      <w:marRight w:val="0"/>
      <w:marTop w:val="0"/>
      <w:marBottom w:val="0"/>
      <w:divBdr>
        <w:top w:val="none" w:color="auto" w:sz="0" w:space="0"/>
        <w:left w:val="none" w:color="auto" w:sz="0" w:space="0"/>
        <w:bottom w:val="none" w:color="auto" w:sz="0" w:space="0"/>
        <w:right w:val="none" w:color="auto" w:sz="0" w:space="0"/>
      </w:divBdr>
    </w:div>
    <w:div w:id="128785891">
      <w:bodyDiv w:val="true"/>
      <w:marLeft w:val="0"/>
      <w:marRight w:val="0"/>
      <w:marTop w:val="0"/>
      <w:marBottom w:val="0"/>
      <w:divBdr>
        <w:top w:val="none" w:color="auto" w:sz="0" w:space="0"/>
        <w:left w:val="none" w:color="auto" w:sz="0" w:space="0"/>
        <w:bottom w:val="none" w:color="auto" w:sz="0" w:space="0"/>
        <w:right w:val="none" w:color="auto" w:sz="0" w:space="0"/>
      </w:divBdr>
    </w:div>
    <w:div w:id="194537161">
      <w:bodyDiv w:val="true"/>
      <w:marLeft w:val="0"/>
      <w:marRight w:val="0"/>
      <w:marTop w:val="0"/>
      <w:marBottom w:val="0"/>
      <w:divBdr>
        <w:top w:val="none" w:color="auto" w:sz="0" w:space="0"/>
        <w:left w:val="none" w:color="auto" w:sz="0" w:space="0"/>
        <w:bottom w:val="none" w:color="auto" w:sz="0" w:space="0"/>
        <w:right w:val="none" w:color="auto" w:sz="0" w:space="0"/>
      </w:divBdr>
    </w:div>
    <w:div w:id="272249398">
      <w:bodyDiv w:val="true"/>
      <w:marLeft w:val="0"/>
      <w:marRight w:val="0"/>
      <w:marTop w:val="0"/>
      <w:marBottom w:val="0"/>
      <w:divBdr>
        <w:top w:val="none" w:color="auto" w:sz="0" w:space="0"/>
        <w:left w:val="none" w:color="auto" w:sz="0" w:space="0"/>
        <w:bottom w:val="none" w:color="auto" w:sz="0" w:space="0"/>
        <w:right w:val="none" w:color="auto" w:sz="0" w:space="0"/>
      </w:divBdr>
    </w:div>
    <w:div w:id="361365796">
      <w:bodyDiv w:val="true"/>
      <w:marLeft w:val="0"/>
      <w:marRight w:val="0"/>
      <w:marTop w:val="0"/>
      <w:marBottom w:val="0"/>
      <w:divBdr>
        <w:top w:val="none" w:color="auto" w:sz="0" w:space="0"/>
        <w:left w:val="none" w:color="auto" w:sz="0" w:space="0"/>
        <w:bottom w:val="none" w:color="auto" w:sz="0" w:space="0"/>
        <w:right w:val="none" w:color="auto" w:sz="0" w:space="0"/>
      </w:divBdr>
    </w:div>
    <w:div w:id="412162626">
      <w:bodyDiv w:val="true"/>
      <w:marLeft w:val="0"/>
      <w:marRight w:val="0"/>
      <w:marTop w:val="0"/>
      <w:marBottom w:val="0"/>
      <w:divBdr>
        <w:top w:val="none" w:color="auto" w:sz="0" w:space="0"/>
        <w:left w:val="none" w:color="auto" w:sz="0" w:space="0"/>
        <w:bottom w:val="none" w:color="auto" w:sz="0" w:space="0"/>
        <w:right w:val="none" w:color="auto" w:sz="0" w:space="0"/>
      </w:divBdr>
    </w:div>
    <w:div w:id="438841119">
      <w:bodyDiv w:val="true"/>
      <w:marLeft w:val="0"/>
      <w:marRight w:val="0"/>
      <w:marTop w:val="0"/>
      <w:marBottom w:val="0"/>
      <w:divBdr>
        <w:top w:val="none" w:color="auto" w:sz="0" w:space="0"/>
        <w:left w:val="none" w:color="auto" w:sz="0" w:space="0"/>
        <w:bottom w:val="none" w:color="auto" w:sz="0" w:space="0"/>
        <w:right w:val="none" w:color="auto" w:sz="0" w:space="0"/>
      </w:divBdr>
    </w:div>
    <w:div w:id="786319765">
      <w:bodyDiv w:val="true"/>
      <w:marLeft w:val="0"/>
      <w:marRight w:val="0"/>
      <w:marTop w:val="0"/>
      <w:marBottom w:val="0"/>
      <w:divBdr>
        <w:top w:val="none" w:color="auto" w:sz="0" w:space="0"/>
        <w:left w:val="none" w:color="auto" w:sz="0" w:space="0"/>
        <w:bottom w:val="none" w:color="auto" w:sz="0" w:space="0"/>
        <w:right w:val="none" w:color="auto" w:sz="0" w:space="0"/>
      </w:divBdr>
    </w:div>
    <w:div w:id="837697995">
      <w:bodyDiv w:val="true"/>
      <w:marLeft w:val="0"/>
      <w:marRight w:val="0"/>
      <w:marTop w:val="0"/>
      <w:marBottom w:val="0"/>
      <w:divBdr>
        <w:top w:val="none" w:color="auto" w:sz="0" w:space="0"/>
        <w:left w:val="none" w:color="auto" w:sz="0" w:space="0"/>
        <w:bottom w:val="none" w:color="auto" w:sz="0" w:space="0"/>
        <w:right w:val="none" w:color="auto" w:sz="0" w:space="0"/>
      </w:divBdr>
    </w:div>
    <w:div w:id="926304698">
      <w:bodyDiv w:val="true"/>
      <w:marLeft w:val="0"/>
      <w:marRight w:val="0"/>
      <w:marTop w:val="0"/>
      <w:marBottom w:val="0"/>
      <w:divBdr>
        <w:top w:val="none" w:color="auto" w:sz="0" w:space="0"/>
        <w:left w:val="none" w:color="auto" w:sz="0" w:space="0"/>
        <w:bottom w:val="none" w:color="auto" w:sz="0" w:space="0"/>
        <w:right w:val="none" w:color="auto" w:sz="0" w:space="0"/>
      </w:divBdr>
    </w:div>
    <w:div w:id="931619739">
      <w:bodyDiv w:val="true"/>
      <w:marLeft w:val="0"/>
      <w:marRight w:val="0"/>
      <w:marTop w:val="0"/>
      <w:marBottom w:val="0"/>
      <w:divBdr>
        <w:top w:val="none" w:color="auto" w:sz="0" w:space="0"/>
        <w:left w:val="none" w:color="auto" w:sz="0" w:space="0"/>
        <w:bottom w:val="none" w:color="auto" w:sz="0" w:space="0"/>
        <w:right w:val="none" w:color="auto" w:sz="0" w:space="0"/>
      </w:divBdr>
    </w:div>
    <w:div w:id="1152983879">
      <w:bodyDiv w:val="true"/>
      <w:marLeft w:val="0"/>
      <w:marRight w:val="0"/>
      <w:marTop w:val="0"/>
      <w:marBottom w:val="0"/>
      <w:divBdr>
        <w:top w:val="none" w:color="auto" w:sz="0" w:space="0"/>
        <w:left w:val="none" w:color="auto" w:sz="0" w:space="0"/>
        <w:bottom w:val="none" w:color="auto" w:sz="0" w:space="0"/>
        <w:right w:val="none" w:color="auto" w:sz="0" w:space="0"/>
      </w:divBdr>
    </w:div>
    <w:div w:id="1544558648">
      <w:bodyDiv w:val="true"/>
      <w:marLeft w:val="0"/>
      <w:marRight w:val="0"/>
      <w:marTop w:val="0"/>
      <w:marBottom w:val="0"/>
      <w:divBdr>
        <w:top w:val="none" w:color="auto" w:sz="0" w:space="0"/>
        <w:left w:val="none" w:color="auto" w:sz="0" w:space="0"/>
        <w:bottom w:val="none" w:color="auto" w:sz="0" w:space="0"/>
        <w:right w:val="none" w:color="auto" w:sz="0" w:space="0"/>
      </w:divBdr>
    </w:div>
    <w:div w:id="1681616956">
      <w:bodyDiv w:val="true"/>
      <w:marLeft w:val="0"/>
      <w:marRight w:val="0"/>
      <w:marTop w:val="0"/>
      <w:marBottom w:val="0"/>
      <w:divBdr>
        <w:top w:val="none" w:color="auto" w:sz="0" w:space="0"/>
        <w:left w:val="none" w:color="auto" w:sz="0" w:space="0"/>
        <w:bottom w:val="none" w:color="auto" w:sz="0" w:space="0"/>
        <w:right w:val="none" w:color="auto" w:sz="0" w:space="0"/>
      </w:divBdr>
    </w:div>
    <w:div w:id="190684026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248, Kennedyev trg 11</izvorni_sadrzaj>
    <derivirana_varijabla naziv="DomainObject.Prostorija.Naziv_1">Soba 248, Kennedyev trg 11</derivirana_varijabla>
  </DomainObject.Prostorija.Naziv>
  <DomainObject.Prostorija.Oznaka>
    <izvorni_sadrzaj>248 Kennedyev trg 11</izvorni_sadrzaj>
    <derivirana_varijabla naziv="DomainObject.Prostorija.Oznaka_1">248 Kennedyev trg 11</derivirana_varijabla>
  </DomainObject.Prostorija.Oznaka>
  <DomainObject.Obrazlozenje>
    <izvorni_sadrzaj/>
    <derivirana_varijabla naziv="DomainObject.Obrazlozenje_1"/>
  </DomainObject.Obrazlozenje>
  <DomainObject.StvarniPocetakDatum>
    <izvorni_sadrzaj>12. svibnja 2021.</izvorni_sadrzaj>
    <derivirana_varijabla naziv="DomainObject.StvarniPocetakDatum_1">12. svibnja 2021.</derivirana_varijabla>
  </DomainObject.StvarniPocetakDatum>
  <DomainObject.StvarniZavrsetakDatum>
    <izvorni_sadrzaj>12. svibnja 2021.</izvorni_sadrzaj>
    <derivirana_varijabla naziv="DomainObject.StvarniZavrsetakDatum_1">12. svibnja 2021.</derivirana_varijabla>
  </DomainObject.StvarniZavrsetakDatum>
  <DomainObject.PlaniraniZavrsetakDatum>
    <izvorni_sadrzaj>12. svibnja 2021.</izvorni_sadrzaj>
    <derivirana_varijabla naziv="DomainObject.PlaniraniZavrsetakDatum_1">12. svibnja 2021.</derivirana_varijabla>
  </DomainObject.PlaniraniZavrsetakDatum>
  <DomainObject.PlaniraniPocetakDatum>
    <izvorni_sadrzaj>12. svibnja 2021.</izvorni_sadrzaj>
    <derivirana_varijabla naziv="DomainObject.PlaniraniPocetakDatum_1">12. svibnja 2021.</derivirana_varijabla>
  </DomainObject.PlaniraniPocetakDatum>
  <DomainObject.StvarniPocetakVrijeme>
    <izvorni_sadrzaj>11:20</izvorni_sadrzaj>
    <derivirana_varijabla naziv="DomainObject.StvarniPocetakVrijeme_1">11:20</derivirana_varijabla>
  </DomainObject.StvarniPocetakVrijeme>
  <DomainObject.StvarniZavrsetakVrijeme>
    <izvorni_sadrzaj>11:26</izvorni_sadrzaj>
    <derivirana_varijabla naziv="DomainObject.StvarniZavrsetakVrijeme_1">11:26</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11:20</izvorni_sadrzaj>
    <derivirana_varijabla naziv="DomainObject.PlaniraniPocetakVrijeme_1">11:20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svibnja 2021.</izvorni_sadrzaj>
    <derivirana_varijabla naziv="DomainObject.Zapisnik.DatumKreiranja_1">12. svibnja 2021.</derivirana_varijabla>
  </DomainObject.Zapisnik.DatumKreiranja>
  <DomainObject.Zapisnik.ImovinskaKorist>
    <izvorni_sadrzaj/>
    <derivirana_varijabla naziv="DomainObject.Zapisnik.ImovinskaKorist_1"/>
  </DomainObject.Zapisnik.ImovinskaKorist>
  <DomainObject.Zapisnik.Oznaka>
    <izvorni_sadrzaj>St-1094/2012-1826</izvorni_sadrzaj>
    <derivirana_varijabla naziv="DomainObject.Zapisnik.Oznaka_1">St-1094/2012-1826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 - R. Raduka</izvorni_sadrzaj>
    <derivirana_varijabla naziv="DomainObject.Predmet.Referada.Naziv_1">31. - R. Raduka</derivirana_varijabla>
  </DomainObject.Predmet.Referada.Naziv>
  <DomainObject.Predmet.Referada.Oznaka>
    <izvorni_sadrzaj>31.</izvorni_sadrzaj>
    <derivirana_varijabla naziv="DomainObject.Predmet.Referada.Oznaka_1">31.</derivirana_varijabla>
  </DomainObject.Predmet.Referada.Oznaka>
  <DomainObject.Predmet.Referada.Prostorija.Naziv>
    <izvorni_sadrzaj>Soba 248, Kennedyev trg 11</izvorni_sadrzaj>
    <derivirana_varijabla naziv="DomainObject.Predmet.Referada.Prostorija.Naziv_1">Soba 248, Kennedyev trg 11</derivirana_varijabla>
  </DomainObject.Predmet.Referada.Prostorija.Naziv>
  <DomainObject.Predmet.Referada.Prostorija.Oznaka>
    <izvorni_sadrzaj>248 Kennedyev trg 11</izvorni_sadrzaj>
    <derivirana_varijabla naziv="DomainObject.Predmet.Referada.Prostorija.Oznaka_1">248 Kennedyev trg 11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Radovan Raduka</izvorni_sadrzaj>
    <derivirana_varijabla naziv="DomainObject.Predmet.Referada.Sudac_1">Radovan Raduka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 Goran Surla; Ranko Tomašević; Veronika Grubišić; Jozo Jerković; Sebastijan Paunović; Dragan Josipović; Maja Došlić Leš; Robert Gruber; Marija Pavletić; DARKO SMOLJAN; Stipe Kljaić; B MAMIĆ; Mirjana Grubišić; IVAN ČOP; Marinka Perić; Sanja Lazić; Domagoj Šoše; IMPALA TRGOVINA, društvo s ograničenom odgovornošću za trgovinu i usluge; Martina Vuletić; ANTO PERIĆ; Marjan Leši; JOSIP VULETIĆ; Matija Jozić; Anđelka Marijanović; Marjan Bavčević; Marijan Malekin; DAJANA ANTONIJA BEBEK; Miro Šahinović; OPERETA LEGALIZACIJA društvo s ograničenom odgovornošću za promet nekretnina; Josip Biočić; Fikret Osmanović; Darko Šebalj; Jerko Huljev; Jakov Šošić; Jasmin Čaušević; Franjo Kušević; Rina Broqi; IVAN KRALJ; Mladen Petrlić; Zvonko Babić; Zvjezdana Balen-Vuglač; HOJSKI NEKRETNINE društvo s ograničenom odgovornošću za proizvodnju, trgovinu i usluge; Dragana Drobac; METRO LIVING d.o.o. za trgovinu i usluge zastupanog po punomoćniku Jurica Reberski; Martina Peričić; Ivona Vuglač; Darko Acalinović; Sandra Prskalo; Ranko Vukosavljević; CENTAR VIZIJA d.o.o. za trgovinu; Stjepan Žuljić; AQUAMONT d.o.o. za graditeljstvo, trgovinu i usluge; Dalibor Koljenik; JOSIP PETRIČEVIĆ; Dino Marjanović; Otilia Varoščić; Krešimir Flas; Ivanka Zubčić; Sanja Šukunda; Martinna Lana Kordić; BORIS JURIĆ; Zlata Piler; Ljubica Vidak; Anđela Matanović; Petra Kovač; Valentina Pavković; Božidar Lokner; Miroslav Jurković; Tea Kolić; IVICA TOMIĆ; JOSIP JELIĆ; Magda Butorac; Vladimir Čavlović; Tatjana Mateković; Vesna Mladina; Miroslav Šarić; Vedran Juroš; Nikola Klaić; Boris Hipp; Robert Žunić; STUDIO RENTAL d.o.o. za usluge; Darko Barišić; Željko Borovička; Zdenko Tica; Sabina Abdurahimi; Darije Petolas; Perica Mitrović; Matija Špičić; Natali Bogićević; Filip Grilec; Zdenka Štern; Vladimir Vrhovec; Oliver Zorić; Vjekoslav Caktaš; TOMISLAV MILIČEVIĆ; Antun Galić; VRHUNSKA GRADNJA j.d.o.o. za usluge; Božica Bronzović Arbanas; Kristina Tadić; Bernardica Djapić; Anita Zrinjan; MARKO MARTINOVIĆ; NEKTUS INTERIJERI d.o.o. za usluge; Josip Munđar; Igor Bubnjić; Branka Lozić; Marinko Ratković; Dominik Brkić; Ljubica Žuljić; Ivan Tržić; DETONEX d.o.o. za trgovinu; Vanna Bojović; Alan Jurković; Branka Tomaško; Ilija Tufeković; Antun-Željko Gidi; Višnja Broqi; GORAN TOMIĆ; Nebojša Perić; Alen Jelovac; Petar Klipić; Maja Katana; Goran Crepulja; Jelena Jozić; Ela Mihovilović Brkić; Miodrag Lesar; Iris Cekuš Soltz; ORION ULAGANJA d.o.o. za usluge; Milijana Vizjak; Snježana Šarić; Ruža Santini; TOP CLASS NEKRETNINE jednostavno društvo s ograničenom odgovornošću za gradnju i posredovanje u prometu nekretininama</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 Goran Surla; Ranko Tomašević; Veronika Grubišić; Jozo Jerković; Sebastijan Paunović; Dragan Josipović; Maja Došlić Leš; Robert Gruber; Marija Pavletić; DARKO SMOLJAN; Stipe Kljaić; B MAMIĆ; Mirjana Grubišić; IVAN ČOP; Marinka Perić; Sanja Lazić; Domagoj Šoše; IMPALA TRGOVINA, društvo s ograničenom odgovornošću za trgovinu i usluge; Martina Vuletić; ANTO PERIĆ; Marjan Leši; JOSIP VULETIĆ; Matija Jozić; Anđelka Marijanović; Marjan Bavčević; Marijan Malekin; DAJANA ANTONIJA BEBEK; Miro Šahinović; OPERETA LEGALIZACIJA društvo s ograničenom odgovornošću za promet nekretnina; Josip Biočić; Fikret Osmanović; Darko Šebalj; Jerko Huljev; Jakov Šošić; Jasmin Čaušević; Franjo Kušević; Rina Broqi; IVAN KRALJ; Mladen Petrlić; Zvonko Babić; Zvjezdana Balen-Vuglač; HOJSKI NEKRETNINE društvo s ograničenom odgovornošću za proizvodnju, trgovinu i usluge; Dragana Drobac; METRO LIVING d.o.o. za trgovinu i usluge zastupanog po punomoćniku Jurica Reberski; Martina Peričić; Ivona Vuglač; Darko Acalinović; Sandra Prskalo; Ranko Vukosavljević; CENTAR VIZIJA d.o.o. za trgovinu; Stjepan Žuljić; AQUAMONT d.o.o. za graditeljstvo, trgovinu i usluge; Dalibor Koljenik; JOSIP PETRIČEVIĆ; Dino Marjanović; Otilia Varoščić; Krešimir Flas; Ivanka Zubčić; Sanja Šukunda; Martinna Lana Kordić; BORIS JURIĆ; Zlata Piler; Ljubica Vidak; Anđela Matanović; Petra Kovač; Valentina Pavković; Božidar Lokner; Miroslav Jurković; Tea Kolić; IVICA TOMIĆ; JOSIP JELIĆ; Magda Butorac; Vladimir Čavlović; Tatjana Mateković; Vesna Mladina; Miroslav Šarić; Vedran Juroš; Nikola Klaić; Boris Hipp; Robert Žunić; STUDIO RENTAL d.o.o. za usluge; Darko Barišić; Željko Borovička; Zdenko Tica; Sabina Abdurahimi; Darije Petolas; Perica Mitrović; Matija Špičić; Natali Bogićević; Filip Grilec; Zdenka Štern; Vladimir Vrhovec; Oliver Zorić; Vjekoslav Caktaš; TOMISLAV MILIČEVIĆ; Antun Galić; VRHUNSKA GRADNJA j.d.o.o. za usluge; Božica Bronzović Arbanas; Kristina Tadić; Bernardica Djapić; Anita Zrinjan; MARKO MARTINOVIĆ; NEKTUS INTERIJERI d.o.o. za usluge; Josip Munđar; Igor Bubnjić; Branka Lozić; Marinko Ratković; Dominik Brkić; Ljubica Žuljić; Ivan Tržić; DETONEX d.o.o. za trgovinu; Vanna Bojović; Alan Jurković; Branka Tomaško; Ilija Tufeković; Antun-Željko Gidi; Višnja Broqi; GORAN TOMIĆ; Nebojša Perić; Alen Jelovac; Petar Klipić; Maja Katana; Goran Crepulja; Jelena Jozić; Ela Mihovilović Brkić; Miodrag Lesar; Iris Cekuš Soltz; ORION ULAGANJA d.o.o. za usluge; Milijana Vizjak; Snježana Šarić; Ruža Santini; TOP CLASS NEKRETNINE jednostavno društvo s ograničenom odgovornošću za gradnju i posredovanje u prometu nekretininama</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OIB 05965133878;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 Goran Surla, OIB 69603850430; Ranko Tomašević, OIB 86778817194; Veronika Grubišić, OIB 10961890432; Jozo Jerković, OIB 16863827730; Sebastijan Paunović, OIB 71479698322; Dragan Josipović, OIB 05767821988; Maja Došlić Leš, OIB 75355077589; Robert Gruber, OIB 72359897820; Marija Pavletić, OIB 67403334435; DARKO SMOLJAN; Stipe Kljaić, OIB 04222923717; B MAMIĆ; Mirjana Grubišić, OIB 71833983967; IVAN ČOP; Marinka Perić, OIB 11689582126; Sanja Lazić, OIB 93538380913; Domagoj Šoše, OIB 76698290315; IMPALA TRGOVINA, društvo s ograničenom odgovornošću za trgovinu i usluge, OIB 74349957002; Martina Vuletić, OIB 73670201850; ANTO PERIĆ; Marjan Leši, OIB 77679532298; JOSIP VULETIĆ; Matija Jozić, OIB 63838897711; Anđelka Marijanović, OIB 50730779773; Marjan Bavčević, OIB 26538063798; Marijan Malekin, OIB 58644776096; DAJANA ANTONIJA BEBEK; Miro Šahinović, OIB 06143438724; OPERETA LEGALIZACIJA društvo s ograničenom odgovornošću za promet nekretnina, OIB 59459077421; Josip Biočić, OIB 01933666749; Fikret Osmanović, OIB 72517850145; Darko Šebalj, OIB 05296710885; Jerko Huljev, OIB 18648097894; Jakov Šošić, OIB 77618338351; Jasmin Čaušević, OIB 18030083498; Franjo Kušević, OIB 46060556856; Rina Broqi, OIB 27121995258; IVAN KRALJ; Mladen Petrlić, OIB 88977535430; Zvonko Babić, OIB 70434924687; Zvjezdana Balen-Vuglač, OIB 41427375263; HOJSKI NEKRETNINE društvo s ograničenom odgovornošću za proizvodnju, trgovinu i usluge, OIB 48954500679; Dragana Drobac, OIB 50310836278; METRO LIVING d.o.o. za trgovinu i usluge, OIB 18836443912 zastupanog po punomoćniku Jurica Reberski; Martina Peričić, OIB 41096827899; Ivona Vuglač, OIB 68310426614; Darko Acalinović, OIB 00614141617; Sandra Prskalo, OIB 89797926066; Ranko Vukosavljević, OIB 51556794836; CENTAR VIZIJA d.o.o. za trgovinu, OIB 05417850582; Stjepan Žuljić, OIB 86416796158; AQUAMONT d.o.o. za graditeljstvo, trgovinu i usluge, OIB 85058985197; Dalibor Koljenik, OIB 32237070324; JOSIP PETRIČEVIĆ; Dino Marjanović, OIB 94571187643; Otilia Varoščić, OIB 29857255382; Krešimir Flas, OIB 24601707285; Ivanka Zubčić, OIB 81995032685; Sanja Šukunda, OIB 59006877827; Martinna Lana Kordić, OIB 17298754112; BORIS JURIĆ; Zlata Piler, OIB 13123416897; Ljubica Vidak, OIB 59045015690; Anđela Matanović, OIB 23863557391; Petra Kovač, OIB 81818391740; Valentina Pavković, OIB 87067683188; Božidar Lokner, OIB 27430987328; Miroslav Jurković, OIB 54288805565; Tea Kolić, OIB 41585198769; IVICA TOMIĆ; JOSIP JELIĆ; Magda Butorac, OIB 08583634020; Vladimir Čavlović, OIB 56625730708; Tatjana Mateković, OIB 74561760663; Vesna Mladina, OIB 71801437335; Miroslav Šarić, OIB 25341165767; Vedran Juroš, OIB 63902441919; Nikola Klaić, OIB 48832374139; Boris Hipp, OIB 42112609273; Robert Žunić, OIB 45515944422; STUDIO RENTAL d.o.o. za usluge, OIB 04132278774; Darko Barišić, OIB 62519692888; Željko Borovička, OIB 56179447139; Zdenko Tica, OIB 49584641587; Sabina Abdurahimi, OIB 67660387238; Darije Petolas, OIB 10344917608; Perica Mitrović, OIB 29538074286; Matija Špičić, OIB 02495519389; Natali Bogićević, OIB 84056119217; Filip Grilec, OIB 94471925962; Zdenka Štern, OIB 32826205231; Vladimir Vrhovec, OIB 36459972653; Oliver Zorić, OIB 35822433380; Vjekoslav Caktaš, OIB 62953165590; TOMISLAV MILIČEVIĆ; Antun Galić, OIB 26954182575; VRHUNSKA GRADNJA j.d.o.o. za usluge, OIB 44285161879; Božica Bronzović Arbanas, OIB 81109718920; Kristina Tadić, OIB 34964601979; Bernardica Djapić, OIB 83416361565; Anita Zrinjan, OIB 45979512796; MARKO MARTINOVIĆ; NEKTUS INTERIJERI d.o.o. za usluge, OIB 87157825646; Josip Munđar, OIB 55396621716; Igor Bubnjić, OIB 68673320401; Branka Lozić, OIB 03377626486; Marinko Ratković, OIB 54057243372; Dominik Brkić, OIB 14406310871; Ljubica Žuljić, OIB 47641118940; Ivan Tržić, OIB 88170432071; DETONEX d.o.o. za trgovinu, OIB 84246899345; Vanna Bojović, OIB 83656206667; Alan Jurković, OIB 53995301946; Branka Tomaško, OIB 93793808015; Ilija Tufeković, OIB 85272849807; Antun-Željko Gidi, OIB 68779306540; Višnja Broqi, OIB 35093755829; GORAN TOMIĆ; Nebojša Perić, OIB 17683491651; Alen Jelovac, OIB 92213194197; Petar Klipić, OIB 72968154640; Maja Katana, OIB 98013783313; Goran Crepulja, OIB 18982056058; Jelena Jozić, OIB 61368880664; Ela Mihovilović Brkić, OIB 71624369158; Miodrag Lesar, OIB 04182813536; Iris Cekuš Soltz, OIB 72558220282; ORION ULAGANJA d.o.o. za usluge, OIB 45663810571; Milijana Vizjak, OIB 24053414429; Snježana Šarić, OIB 81440476583; Ruža Santini, OIB 95280404750; TOP CLASS NEKRETNINE jednostavno društvo s ograničenom odgovornošću za gradnju i posredovanje u prometu nekretininama, OIB 71460389305</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OIB 05965133878;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 Goran Surla, OIB 69603850430; Ranko Tomašević, OIB 86778817194; Veronika Grubišić, OIB 10961890432; Jozo Jerković, OIB 16863827730; Sebastijan Paunović, OIB 71479698322; Dragan Josipović, OIB 05767821988; Maja Došlić Leš, OIB 75355077589; Robert Gruber, OIB 72359897820; Marija Pavletić, OIB 67403334435; DARKO SMOLJAN; Stipe Kljaić, OIB 04222923717; B MAMIĆ; Mirjana Grubišić, OIB 71833983967; IVAN ČOP; Marinka Perić, OIB 11689582126; Sanja Lazić, OIB 93538380913; Domagoj Šoše, OIB 76698290315; IMPALA TRGOVINA, društvo s ograničenom odgovornošću za trgovinu i usluge, OIB 74349957002; Martina Vuletić, OIB 73670201850; ANTO PERIĆ; Marjan Leši, OIB 77679532298; JOSIP VULETIĆ; Matija Jozić, OIB 63838897711; Anđelka Marijanović, OIB 50730779773; Marjan Bavčević, OIB 26538063798; Marijan Malekin, OIB 58644776096; DAJANA ANTONIJA BEBEK; Miro Šahinović, OIB 06143438724; OPERETA LEGALIZACIJA društvo s ograničenom odgovornošću za promet nekretnina, OIB 59459077421; Josip Biočić, OIB 01933666749; Fikret Osmanović, OIB 72517850145; Darko Šebalj, OIB 05296710885; Jerko Huljev, OIB 18648097894; Jakov Šošić, OIB 77618338351; Jasmin Čaušević, OIB 18030083498; Franjo Kušević, OIB 46060556856; Rina Broqi, OIB 27121995258; IVAN KRALJ; Mladen Petrlić, OIB 88977535430; Zvonko Babić, OIB 70434924687; Zvjezdana Balen-Vuglač, OIB 41427375263; HOJSKI NEKRETNINE društvo s ograničenom odgovornošću za proizvodnju, trgovinu i usluge, OIB 48954500679; Dragana Drobac, OIB 50310836278; METRO LIVING d.o.o. za trgovinu i usluge, OIB 18836443912 zastupanog po punomoćniku Jurica Reberski; Martina Peričić, OIB 41096827899; Ivona Vuglač, OIB 68310426614; Darko Acalinović, OIB 00614141617; Sandra Prskalo, OIB 89797926066; Ranko Vukosavljević, OIB 51556794836; CENTAR VIZIJA d.o.o. za trgovinu, OIB 05417850582; Stjepan Žuljić, OIB 86416796158; AQUAMONT d.o.o. za graditeljstvo, trgovinu i usluge, OIB 85058985197; Dalibor Koljenik, OIB 32237070324; JOSIP PETRIČEVIĆ; Dino Marjanović, OIB 94571187643; Otilia Varoščić, OIB 29857255382; Krešimir Flas, OIB 24601707285; Ivanka Zubčić, OIB 81995032685; Sanja Šukunda, OIB 59006877827; Martinna Lana Kordić, OIB 17298754112; BORIS JURIĆ; Zlata Piler, OIB 13123416897; Ljubica Vidak, OIB 59045015690; Anđela Matanović, OIB 23863557391; Petra Kovač, OIB 81818391740; Valentina Pavković, OIB 87067683188; Božidar Lokner, OIB 27430987328; Miroslav Jurković, OIB 54288805565; Tea Kolić, OIB 41585198769; IVICA TOMIĆ; JOSIP JELIĆ; Magda Butorac, OIB 08583634020; Vladimir Čavlović, OIB 56625730708; Tatjana Mateković, OIB 74561760663; Vesna Mladina, OIB 71801437335; Miroslav Šarić, OIB 25341165767; Vedran Juroš, OIB 63902441919; Nikola Klaić, OIB 48832374139; Boris Hipp, OIB 42112609273; Robert Žunić, OIB 45515944422; STUDIO RENTAL d.o.o. za usluge, OIB 04132278774; Darko Barišić, OIB 62519692888; Željko Borovička, OIB 56179447139; Zdenko Tica, OIB 49584641587; Sabina Abdurahimi, OIB 67660387238; Darije Petolas, OIB 10344917608; Perica Mitrović, OIB 29538074286; Matija Špičić, OIB 02495519389; Natali Bogićević, OIB 84056119217; Filip Grilec, OIB 94471925962; Zdenka Štern, OIB 32826205231; Vladimir Vrhovec, OIB 36459972653; Oliver Zorić, OIB 35822433380; Vjekoslav Caktaš, OIB 62953165590; TOMISLAV MILIČEVIĆ; Antun Galić, OIB 26954182575; VRHUNSKA GRADNJA j.d.o.o. za usluge, OIB 44285161879; Božica Bronzović Arbanas, OIB 81109718920; Kristina Tadić, OIB 34964601979; Bernardica Djapić, OIB 83416361565; Anita Zrinjan, OIB 45979512796; MARKO MARTINOVIĆ; NEKTUS INTERIJERI d.o.o. za usluge, OIB 87157825646; Josip Munđar, OIB 55396621716; Igor Bubnjić, OIB 68673320401; Branka Lozić, OIB 03377626486; Marinko Ratković, OIB 54057243372; Dominik Brkić, OIB 14406310871; Ljubica Žuljić, OIB 47641118940; Ivan Tržić, OIB 88170432071; DETONEX d.o.o. za trgovinu, OIB 84246899345; Vanna Bojović, OIB 83656206667; Alan Jurković, OIB 53995301946; Branka Tomaško, OIB 93793808015; Ilija Tufeković, OIB 85272849807; Antun-Željko Gidi, OIB 68779306540; Višnja Broqi, OIB 35093755829; GORAN TOMIĆ; Nebojša Perić, OIB 17683491651; Alen Jelovac, OIB 92213194197; Petar Klipić, OIB 72968154640; Maja Katana, OIB 98013783313; Goran Crepulja, OIB 18982056058; Jelena Jozić, OIB 61368880664; Ela Mihovilović Brkić, OIB 71624369158; Miodrag Lesar, OIB 04182813536; Iris Cekuš Soltz, OIB 72558220282; ORION ULAGANJA d.o.o. za usluge, OIB 45663810571; Milijana Vizjak, OIB 24053414429; Snježana Šarić, OIB 81440476583; Ruža Santini, OIB 95280404750; TOP CLASS NEKRETNINE jednostavno društvo s ograničenom odgovornošću za gradnju i posredovanje u prometu nekretininama, OIB 71460389305</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Jaruščica 9, 10000 Zagreb;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Jaruščica 11, 10000 Zagreb;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 Goran Surla, Lanište 1 G, 10000 Zagreb; Ranko Tomašević, Zamenhofova Ulica 6, 10000 Zagreb; Veronika Grubišić, Ulica Ivice Kičmanovića 22, 10000 Zagreb; Jozo Jerković, Jaruščica 5 A, 10000 Zagreb; Sebastijan Paunović, Ulica Vladimira Filakovca 5, 10000 Zagreb; Dragan Josipović, Milana Nemičića 19, 44250 Petrinja; Maja Došlić Leš, Frankopanska 1, 35410 Batrina; Robert Gruber, Štefanićeva Ulica 8, 10000 Zagreb; Marija Pavletić, Ulica Rudolfa Bićanića 16, 10000 Zagreb; DARKO SMOLJAN, STADITTEIL NEUHAUSEN AMTACKERSTR METZINGEN, 72555 STADITTEIL NEUHAUSEN AMTACKERSTR METZINGEN; Stipe Kljaić, Jaruščica 5 A, 10000 Zagreb; B MAMIĆ, Šestinski dol 135, 10000 Zagreb; Mirjana Grubišić, Trnava I. 51 A, 10000 Zagreb; IVAN ČOP, Jaruščica 5/A, 10000 Zagreb; Marinka Perić, Filipa Macure 21, Banja Luka; Sanja Lazić, Kralja Tomislava 17, 33520 Slatina; Domagoj Šoše, Logorište 19 A, 47000 Karlovac; IMPALA TRGOVINA, društvo s ograničenom odgovornošću za trgovinu i usluge, Ivana Keleka 83, 10360 Sesvete; Martina Vuletić, Kalabarovo Vrelo 12, 10000 Zagreb; ANTO PERIĆ, BIHAĆKA 30 SESVETSKI KRALJEVEC, 10360 Sesvete; Marjan Leši, Stubička Ulica 91 A, 10000 Zagreb; JOSIP VULETIĆ, ULICA ANÐELA NUIĆA 97, 10000 Zagreb; Matija Jozić, Štibrenska Ulica 1 A, 10360 Sesvete; Anđelka Marijanović, Trpinjska Ulica 3, 10000 Zagreb; Marjan Bavčević, Skradinska 3, 21000 Split; Marijan Malekin, Vrlička Ulica 63, 21230 Sinj; DAJANA ANTONIJA BEBEK, JARUŠČICA 11, 10000 Zagreb; Miro Šahinović, Ulica Nike Grškovića 4, 10000 Zagreb; OPERETA LEGALIZACIJA društvo s ograničenom odgovornošću za promet nekretnina, Kranjčevićeva 53, 10000 Zagreb; Josip Biočić, Mendlova Ulica 7, 10000 Zagreb; Fikret Osmanović, Jaruščica 11, 10000 Zagreb; Darko Šebalj, Posavsko Vrbovo 89 A, 10411 Vrbovo Posavsko; Jerko Huljev, 4. Rakitski Odvojak 5, 10437 Rakitje; Jakov Šošić, Odeska 6, 21000 Split; Jasmin Čaušević, Čaklje 37, 21327 Podgora; Franjo Kušević, Lučelnica 87, 10451 Lučelnica; Rina Broqi, Horvaćanska Cesta 166, 10000 Zagreb; IVAN KRALJ, V. VRBICE 15, 10250 Lučko; Mladen Petrlić, Ludbreška Ulica 10, 10000 Zagreb; Zvonko Babić, Jurice Muraia 2, 40000 Čakovec; Zvjezdana Balen-Vuglač, Marinići 80 B, 51216 Marinići; HOJSKI NEKRETNINE društvo s ograničenom odgovornošću za proizvodnju, trgovinu i usluge, Majdakova 45, 10000 Zagreb; Dragana Drobac, Cernik 225, 51218 Cernik; METRO LIVING d.o.o. za trgovinu i usluge, Sobolski put 16, 10000 Zagreb zastupanog po punomoćniku Jurica Reberski; Martina Peričić, Ulica Ivana Zahara 3, 10000 Zagreb; Ivona Vuglač, Marinići 80 B, 51216 Marinići; Darko Acalinović, Vladimira Nazora 90, 21480 Vis; Sandra Prskalo, Jablanovac 24, 10000 Zagreb; Ranko Vukosavljević, Kutnjački Put 6, 10000 Zagreb; CENTAR VIZIJA d.o.o. za trgovinu, Kranjčevićeva 53, 10000 Zagreb; Stjepan Žuljić, Sisačka 16, 10410 Velika Gorica; AQUAMONT d.o.o. za graditeljstvo, trgovinu i usluge, Sobolski put 16, 10000 Zagreb; Dalibor Koljenik, Koranska 8, 31500 Našice; JOSIP PETRIČEVIĆ, ŠETALIŠTE 150. BRIGADE 8, 10000 Zagreb; Dino Marjanović, Ulica Ljudevita Posavskog 16, 10000 Zagreb; Otilia Varoščić, Jablanska Ulica 32, 10000 Zagreb; Krešimir Flas, Vlatka Mačeka 10, 35000 Slavonski Brod; Ivanka Zubčić, UL. HRVATSKIH BRANITELJA 7 (ranije: PRIDRAGA, PRIDRAGA, 104), 23312 Pridraga; Sanja Šukunda, Ulica Brune Bušića 3, 10000 Zagreb; Martinna Lana Kordić, Slavka Kolara 35, 10410 Velika Gorica; BORIS JURIĆ, VIJENAC DINARE, 31000 Osijek; Zlata Piler, Ulica Nikole Pavića 34, 10000 Zagreb; Ljubica Vidak, Jaruščica 5 A, 10000 Zagreb; Anđela Matanović, Nova X 55, 22202 Rogoznica; Petra Kovač, Sopnički Odvojak 5 C, 10000 Zagreb; Valentina Pavković, Jaruščica 7 A, 10000 Zagreb; Božidar Lokner, Jaruščica 7 A, 10000 Zagreb; Miroslav Jurković, Razumov Breg 6, 10435 Falašćak; Tea Kolić, Luketići 55, 47300 Zagorje; IVICA TOMIĆ, VRANIĆEVA 11, 10000 Zagreb; JOSIP JELIĆ, SLAVKA KOLARA 35, 10410 Velika Gorica; Magda Butorac, Bana Jelačića 55, 32221 Cerić; Vladimir Čavlović, Ulica Anđela Gabrijela 19, 32100 Vinkovci; Tatjana Mateković, Medveščak 99, 10000 Zagreb; Vesna Mladina, Ozaljska Ulica 96, 10000 Zagreb; Miroslav Šarić, Jaruščica 7, 10000 Zagreb; Vedran Juroš, Ulica Kralja Petra Svačića 3, 31000 Osijek; Nikola Klaić, Lojenov Prilaz 10, 10000 Zagreb; Boris Hipp, ULICA BANA TEODORA PEJAČEVIĆA 9 (ranije: NAŠICE, AUGUSTA CESARCA, 9), 31500 Našice; Robert Žunić, Savska Opatovina 34, 10000 Zagreb; STUDIO RENTAL d.o.o. za usluge, Športska 25, 10410 Novo Čiče; Darko Barišić, Huzjanova Ulica 22, 10000 Zagreb; Željko Borovička, Barčev Trg 14, 10000 Zagreb; Zdenko Tica, Ulica Vladimira Nazora 18, 34551 Lipik; Sabina Abdurahimi, Kombolova Ulica 3, 10000 Zagreb; Darije Petolas, Fancevljev Prilaz 8, 10000 Zagreb; Perica Mitrović, Kardinala Alojzija Stepinca 35, 31000 Osijek; Matija Špičić, Špičićeva Ulica 4, 10410 Mičevec; Natali Bogićević, Cvjetno Naselje 14, 10410 Velika Gorica; Filip Grilec, Ulica Cvijete Zuzorić 53, 10000 Zagreb; Zdenka Štern, Oreškovićeva Ulica 6 V, 10000 Zagreb; Vladimir Vrhovec, Jaruščica 11, 10000 Zagreb; Oliver Zorić, Jaruščica 11, 10000 Zagreb; Vjekoslav Caktaš, Solinske Mladeži 69 A, 21210 Solin; TOMISLAV MILIČEVIĆ, VELIKI POGANAC 5, 48312 Veliki Poganac; Antun Galić, Šetal.150.brigade Hrvat.vojske 1, 10000 Zagreb; VRHUNSKA GRADNJA j.d.o.o. za usluge, Havidićeva 16, 10000 Zagreb; Božica Bronzović Arbanas, Jaruščica 5 A, 10000 Zagreb; Kristina Tadić, Omladinska Ulica 26, 10310 Ivanić-Grad; Bernardica Djapić, Ulica Božidara Magovca 48, 10000 Zagreb; Anita Zrinjan, Medsave 26, 10430 Medsave; MARKO MARTINOVIĆ, STENJEVEČKA 35, 10000 Zagreb; NEKTUS INTERIJERI d.o.o. za usluge, Ulica Vojina Bakića 2, 10000 Zagreb; Josip Munđar, Ulica Đurđice Agićeve 3, 10000 Zagreb; Igor Bubnjić, Prvomajska 11, 43500 Daruvar; Branka Lozić, Ulica Ferde Livadića 10, 10290 Zaprešić; Marinko Ratković, Škarnik 26, 42223 Škarnik; Dominik Brkić, Jaruščica 9 D, 10000 Zagreb; Ljubica Žuljić, Sisačka 16, 10410 Velika Gorica; Ivan Tržić, Franje Blažinca 29, 10370 Kozinščak; DETONEX d.o.o. za trgovinu, Horvaćanska cesta 23, 10000 Zagreb; Vanna Bojović, Bartolići 35, 10000 Zagreb; Alan Jurković, Topnička Ulica 10, 10000 Zagreb; Branka Tomaško, Grančarska Ulica V. Odvojak 2, 10257 Kupinečki Kraljevec; Ilija Tufeković, Savski Gaj Iii. 18, 10000 Zagreb; Antun-Željko Gidi, Jaruščica 5, 10000 Zagreb; Višnja Broqi, Lanište 1 J, 10000 Zagreb; GORAN TOMIĆ, BUKOVAČKA CESTA 331 A, 10000 Zagreb; Nebojša Perić, Baburičina Ulica 17, 10000 Zagreb; Alen Jelovac, Trg Kralja Tomislava 6, 10000 Zagreb; Petar Klipić, Pičmanova Ulica 5, 10000 Zagreb; Maja Katana, Ulica Milana Ogrizovića 2, 10000 Zagreb; Goran Crepulja, Špadići 78, 52440 Poreč; Jelena Jozić, Dankovečka Ulica 104, 10000 Zagreb; Ela Mihovilović Brkić, Prisavlje 10, 10000 Zagreb; Miodrag Lesar, Dolenica 12 F, 10250 Lučko; Iris Cekuš Soltz, Ulica Josipa Pupačića 4, 10000 Zagreb; ORION ULAGANJA d.o.o. za usluge, Jaruščica 11, 10000 Zagreb; Milijana Vizjak, Demšarova Ulica 41, 10000 Zagreb; Snježana Šarić, Ulica Grada Chicaga 4, 10000 Zagreb; Ruža Santini, Ivana Merza 8, 23210 Turanj; TOP CLASS NEKRETNINE jednostavno društvo s ograničenom odgovornošću za gradnju i posredovanje u prometu nekretininama, Ulica Karla Metikoša 3, 10000 Zagreb</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Jaruščica 9, 10000 Zagreb;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Jaruščica 11, 10000 Zagreb;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 Goran Surla, Lanište 1 G, 10000 Zagreb; Ranko Tomašević, Zamenhofova Ulica 6, 10000 Zagreb; Veronika Grubišić, Ulica Ivice Kičmanovića 22, 10000 Zagreb; Jozo Jerković, Jaruščica 5 A, 10000 Zagreb; Sebastijan Paunović, Ulica Vladimira Filakovca 5, 10000 Zagreb; Dragan Josipović, Milana Nemičića 19, 44250 Petrinja; Maja Došlić Leš, Frankopanska 1, 35410 Batrina; Robert Gruber, Štefanićeva Ulica 8, 10000 Zagreb; Marija Pavletić, Ulica Rudolfa Bićanića 16, 10000 Zagreb; DARKO SMOLJAN, STADITTEIL NEUHAUSEN AMTACKERSTR METZINGEN, 72555 STADITTEIL NEUHAUSEN AMTACKERSTR METZINGEN; Stipe Kljaić, Jaruščica 5 A, 10000 Zagreb; B MAMIĆ, Šestinski dol 135, 10000 Zagreb; Mirjana Grubišić, Trnava I. 51 A, 10000 Zagreb; IVAN ČOP, Jaruščica 5/A, 10000 Zagreb; Marinka Perić, Filipa Macure 21, Banja Luka; Sanja Lazić, Kralja Tomislava 17, 33520 Slatina; Domagoj Šoše, Logorište 19 A, 47000 Karlovac; IMPALA TRGOVINA, društvo s ograničenom odgovornošću za trgovinu i usluge, Ivana Keleka 83, 10360 Sesvete; Martina Vuletić, Kalabarovo Vrelo 12, 10000 Zagreb; ANTO PERIĆ, BIHAĆKA 30 SESVETSKI KRALJEVEC, 10360 Sesvete; Marjan Leši, Stubička Ulica 91 A, 10000 Zagreb; JOSIP VULETIĆ, ULICA ANÐELA NUIĆA 97, 10000 Zagreb; Matija Jozić, Štibrenska Ulica 1 A, 10360 Sesvete; Anđelka Marijanović, Trpinjska Ulica 3, 10000 Zagreb; Marjan Bavčević, Skradinska 3, 21000 Split; Marijan Malekin, Vrlička Ulica 63, 21230 Sinj; DAJANA ANTONIJA BEBEK, JARUŠČICA 11, 10000 Zagreb; Miro Šahinović, Ulica Nike Grškovića 4, 10000 Zagreb; OPERETA LEGALIZACIJA društvo s ograničenom odgovornošću za promet nekretnina, Kranjčevićeva 53, 10000 Zagreb; Josip Biočić, Mendlova Ulica 7, 10000 Zagreb; Fikret Osmanović, Jaruščica 11, 10000 Zagreb; Darko Šebalj, Posavsko Vrbovo 89 A, 10411 Vrbovo Posavsko; Jerko Huljev, 4. Rakitski Odvojak 5, 10437 Rakitje; Jakov Šošić, Odeska 6, 21000 Split; Jasmin Čaušević, Čaklje 37, 21327 Podgora; Franjo Kušević, Lučelnica 87, 10451 Lučelnica; Rina Broqi, Horvaćanska Cesta 166, 10000 Zagreb; IVAN KRALJ, V. VRBICE 15, 10250 Lučko; Mladen Petrlić, Ludbreška Ulica 10, 10000 Zagreb; Zvonko Babić, Jurice Muraia 2, 40000 Čakovec; Zvjezdana Balen-Vuglač, Marinići 80 B, 51216 Marinići; HOJSKI NEKRETNINE društvo s ograničenom odgovornošću za proizvodnju, trgovinu i usluge, Majdakova 45, 10000 Zagreb; Dragana Drobac, Cernik 225, 51218 Cernik; METRO LIVING d.o.o. za trgovinu i usluge, Sobolski put 16, 10000 Zagreb zastupanog po punomoćniku Jurica Reberski; Martina Peričić, Ulica Ivana Zahara 3, 10000 Zagreb; Ivona Vuglač, Marinići 80 B, 51216 Marinići; Darko Acalinović, Vladimira Nazora 90, 21480 Vis; Sandra Prskalo, Jablanovac 24, 10000 Zagreb; Ranko Vukosavljević, Kutnjački Put 6, 10000 Zagreb; CENTAR VIZIJA d.o.o. za trgovinu, Kranjčevićeva 53, 10000 Zagreb; Stjepan Žuljić, Sisačka 16, 10410 Velika Gorica; AQUAMONT d.o.o. za graditeljstvo, trgovinu i usluge, Sobolski put 16, 10000 Zagreb; Dalibor Koljenik, Koranska 8, 31500 Našice; JOSIP PETRIČEVIĆ, ŠETALIŠTE 150. BRIGADE 8, 10000 Zagreb; Dino Marjanović, Ulica Ljudevita Posavskog 16, 10000 Zagreb; Otilia Varoščić, Jablanska Ulica 32, 10000 Zagreb; Krešimir Flas, Vlatka Mačeka 10, 35000 Slavonski Brod; Ivanka Zubčić, UL. HRVATSKIH BRANITELJA 7 (ranije: PRIDRAGA, PRIDRAGA, 104), 23312 Pridraga; Sanja Šukunda, Ulica Brune Bušića 3, 10000 Zagreb; Martinna Lana Kordić, Slavka Kolara 35, 10410 Velika Gorica; BORIS JURIĆ, VIJENAC DINARE, 31000 Osijek; Zlata Piler, Ulica Nikole Pavića 34, 10000 Zagreb; Ljubica Vidak, Jaruščica 5 A, 10000 Zagreb; Anđela Matanović, Nova X 55, 22202 Rogoznica; Petra Kovač, Sopnički Odvojak 5 C, 10000 Zagreb; Valentina Pavković, Jaruščica 7 A, 10000 Zagreb; Božidar Lokner, Jaruščica 7 A, 10000 Zagreb; Miroslav Jurković, Razumov Breg 6, 10435 Falašćak; Tea Kolić, Luketići 55, 47300 Zagorje; IVICA TOMIĆ, VRANIĆEVA 11, 10000 Zagreb; JOSIP JELIĆ, SLAVKA KOLARA 35, 10410 Velika Gorica; Magda Butorac, Bana Jelačića 55, 32221 Cerić; Vladimir Čavlović, Ulica Anđela Gabrijela 19, 32100 Vinkovci; Tatjana Mateković, Medveščak 99, 10000 Zagreb; Vesna Mladina, Ozaljska Ulica 96, 10000 Zagreb; Miroslav Šarić, Jaruščica 7, 10000 Zagreb; Vedran Juroš, Ulica Kralja Petra Svačića 3, 31000 Osijek; Nikola Klaić, Lojenov Prilaz 10, 10000 Zagreb; Boris Hipp, ULICA BANA TEODORA PEJAČEVIĆA 9 (ranije: NAŠICE, AUGUSTA CESARCA, 9), 31500 Našice; Robert Žunić, Savska Opatovina 34, 10000 Zagreb; STUDIO RENTAL d.o.o. za usluge, Športska 25, 10410 Novo Čiče; Darko Barišić, Huzjanova Ulica 22, 10000 Zagreb; Željko Borovička, Barčev Trg 14, 10000 Zagreb; Zdenko Tica, Ulica Vladimira Nazora 18, 34551 Lipik; Sabina Abdurahimi, Kombolova Ulica 3, 10000 Zagreb; Darije Petolas, Fancevljev Prilaz 8, 10000 Zagreb; Perica Mitrović, Kardinala Alojzija Stepinca 35, 31000 Osijek; Matija Špičić, Špičićeva Ulica 4, 10410 Mičevec; Natali Bogićević, Cvjetno Naselje 14, 10410 Velika Gorica; Filip Grilec, Ulica Cvijete Zuzorić 53, 10000 Zagreb; Zdenka Štern, Oreškovićeva Ulica 6 V, 10000 Zagreb; Vladimir Vrhovec, Jaruščica 11, 10000 Zagreb; Oliver Zorić, Jaruščica 11, 10000 Zagreb; Vjekoslav Caktaš, Solinske Mladeži 69 A, 21210 Solin; TOMISLAV MILIČEVIĆ, VELIKI POGANAC 5, 48312 Veliki Poganac; Antun Galić, Šetal.150.brigade Hrvat.vojske 1, 10000 Zagreb; VRHUNSKA GRADNJA j.d.o.o. za usluge, Havidićeva 16, 10000 Zagreb; Božica Bronzović Arbanas, Jaruščica 5 A, 10000 Zagreb; Kristina Tadić, Omladinska Ulica 26, 10310 Ivanić-Grad; Bernardica Djapić, Ulica Božidara Magovca 48, 10000 Zagreb; Anita Zrinjan, Medsave 26, 10430 Medsave; MARKO MARTINOVIĆ, STENJEVEČKA 35, 10000 Zagreb; NEKTUS INTERIJERI d.o.o. za usluge, Ulica Vojina Bakića 2, 10000 Zagreb; Josip Munđar, Ulica Đurđice Agićeve 3, 10000 Zagreb; Igor Bubnjić, Prvomajska 11, 43500 Daruvar; Branka Lozić, Ulica Ferde Livadića 10, 10290 Zaprešić; Marinko Ratković, Škarnik 26, 42223 Škarnik; Dominik Brkić, Jaruščica 9 D, 10000 Zagreb; Ljubica Žuljić, Sisačka 16, 10410 Velika Gorica; Ivan Tržić, Franje Blažinca 29, 10370 Kozinščak; DETONEX d.o.o. za trgovinu, Horvaćanska cesta 23, 10000 Zagreb; Vanna Bojović, Bartolići 35, 10000 Zagreb; Alan Jurković, Topnička Ulica 10, 10000 Zagreb; Branka Tomaško, Grančarska Ulica V. Odvojak 2, 10257 Kupinečki Kraljevec; Ilija Tufeković, Savski Gaj Iii. 18, 10000 Zagreb; Antun-Željko Gidi, Jaruščica 5, 10000 Zagreb; Višnja Broqi, Lanište 1 J, 10000 Zagreb; GORAN TOMIĆ, BUKOVAČKA CESTA 331 A, 10000 Zagreb; Nebojša Perić, Baburičina Ulica 17, 10000 Zagreb; Alen Jelovac, Trg Kralja Tomislava 6, 10000 Zagreb; Petar Klipić, Pičmanova Ulica 5, 10000 Zagreb; Maja Katana, Ulica Milana Ogrizovića 2, 10000 Zagreb; Goran Crepulja, Špadići 78, 52440 Poreč; Jelena Jozić, Dankovečka Ulica 104, 10000 Zagreb; Ela Mihovilović Brkić, Prisavlje 10, 10000 Zagreb; Miodrag Lesar, Dolenica 12 F, 10250 Lučko; Iris Cekuš Soltz, Ulica Josipa Pupačića 4, 10000 Zagreb; ORION ULAGANJA d.o.o. za usluge, Jaruščica 11, 10000 Zagreb; Milijana Vizjak, Demšarova Ulica 41, 10000 Zagreb; Snježana Šarić, Ulica Grada Chicaga 4, 10000 Zagreb; Ruža Santini, Ivana Merza 8, 23210 Turanj; TOP CLASS NEKRETNINE jednostavno društvo s ograničenom odgovornošću za gradnju i posredovanje u prometu nekretininama, Ulica Karla Metikoša 3,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Jaruščica 9, 10000 Zagreb;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OIB 05965133878, Jaruščica 11, 10000 Zagreb;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 Goran Surla, OIB 69603850430, Lanište 1 G, 10000 Zagreb; Ranko Tomašević, OIB 86778817194, Zamenhofova Ulica 6, 10000 Zagreb; Veronika Grubišić, OIB 10961890432, Ulica Ivice Kičmanovića 22, 10000 Zagreb; Jozo Jerković, OIB 16863827730, Jaruščica 5 A, 10000 Zagreb; Sebastijan Paunović, OIB 71479698322, Ulica Vladimira Filakovca 5, 10000 Zagreb; Dragan Josipović, OIB 05767821988, Milana Nemičića 19, 44250 Petrinja; Maja Došlić Leš, OIB 75355077589, Frankopanska 1, 35410 Batrina; Robert Gruber, OIB 72359897820, Štefanićeva Ulica 8, 10000 Zagreb; Marija Pavletić, OIB 67403334435, Ulica Rudolfa Bićanića 16, 10000 Zagreb; DARKO SMOLJAN, STADITTEIL NEUHAUSEN AMTACKERSTR METZINGEN, 72555 STADITTEIL NEUHAUSEN AMTACKERSTR METZINGEN; Stipe Kljaić, OIB 04222923717, Jaruščica 5 A, 10000 Zagreb; B MAMIĆ, Šestinski dol 135, 10000 Zagreb; Mirjana Grubišić, OIB 71833983967, Trnava I. 51 A, 10000 Zagreb; IVAN ČOP, Jaruščica 5/A, 10000 Zagreb; Marinka Perić, OIB 11689582126, Filipa Macure 21, Banja Luka; Sanja Lazić, OIB 93538380913, Kralja Tomislava 17, 33520 Slatina; Domagoj Šoše, OIB 76698290315, Logorište 19 A, 47000 Karlovac; IMPALA TRGOVINA, društvo s ograničenom odgovornošću za trgovinu i usluge, OIB 74349957002, Ivana Keleka 83, 10360 Sesvete; Martina Vuletić, OIB 73670201850, Kalabarovo Vrelo 12, 10000 Zagreb; ANTO PERIĆ, BIHAĆKA 30 SESVETSKI KRALJEVEC, 10360 Sesvete; Marjan Leši, OIB 77679532298, Stubička Ulica 91 A, 10000 Zagreb; JOSIP VULETIĆ, ULICA ANÐELA NUIĆA 97, 10000 Zagreb; Matija Jozić, OIB 63838897711, Štibrenska Ulica 1 A, 10360 Sesvete; Anđelka Marijanović, OIB 50730779773, Trpinjska Ulica 3, 10000 Zagreb; Marjan Bavčević, OIB 26538063798, Skradinska 3, 21000 Split; Marijan Malekin, OIB 58644776096, Vrlička Ulica 63, 21230 Sinj; DAJANA ANTONIJA BEBEK, JARUŠČICA 11, 10000 Zagreb; Miro Šahinović, OIB 06143438724, Ulica Nike Grškovića 4, 10000 Zagreb; OPERETA LEGALIZACIJA društvo s ograničenom odgovornošću za promet nekretnina, OIB 59459077421, Kranjčevićeva 53, 10000 Zagreb; Josip Biočić, OIB 01933666749, Mendlova Ulica 7, 10000 Zagreb; Fikret Osmanović, OIB 72517850145, Jaruščica 11, 10000 Zagreb; Darko Šebalj, OIB 05296710885, Posavsko Vrbovo 89 A, 10411 Vrbovo Posavsko; Jerko Huljev, OIB 18648097894, 4. Rakitski Odvojak 5, 10437 Rakitje; Jakov Šošić, OIB 77618338351, Odeska 6, 21000 Split; Jasmin Čaušević, OIB 18030083498, Čaklje 37, 21327 Podgora; Franjo Kušević, OIB 46060556856, Lučelnica 87, 10451 Lučelnica; Rina Broqi, OIB 27121995258, Horvaćanska Cesta 166, 10000 Zagreb; IVAN KRALJ, V. VRBICE 15, 10250 Lučko; Mladen Petrlić, OIB 88977535430, Ludbreška Ulica 10, 10000 Zagreb; Zvonko Babić, OIB 70434924687, Jurice Muraia 2, 40000 Čakovec; Zvjezdana Balen-Vuglač, OIB 41427375263, Marinići 80 B, 51216 Marinići; HOJSKI NEKRETNINE društvo s ograničenom odgovornošću za proizvodnju, trgovinu i usluge, OIB 48954500679, Majdakova 45, 10000 Zagreb; Dragana Drobac, OIB 50310836278, Cernik 225, 51218 Cernik; METRO LIVING d.o.o. za trgovinu i usluge, OIB 18836443912, Sobolski put 16, 10000 Zagreb zastupanog po punomoćniku Jurica Reberski; Martina Peričić, OIB 41096827899, Ulica Ivana Zahara 3, 10000 Zagreb; Ivona Vuglač, OIB 68310426614, Marinići 80 B, 51216 Marinići; Darko Acalinović, OIB 00614141617, Vladimira Nazora 90, 21480 Vis; Sandra Prskalo, OIB 89797926066, Jablanovac 24, 10000 Zagreb; Ranko Vukosavljević, OIB 51556794836, Kutnjački Put 6, 10000 Zagreb; CENTAR VIZIJA d.o.o. za trgovinu, OIB 05417850582, Kranjčevićeva 53, 10000 Zagreb; Stjepan Žuljić, OIB 86416796158, Sisačka 16, 10410 Velika Gorica; AQUAMONT d.o.o. za graditeljstvo, trgovinu i usluge, OIB 85058985197, Sobolski put 16, 10000 Zagreb; Dalibor Koljenik, OIB 32237070324, Koranska 8, 31500 Našice; JOSIP PETRIČEVIĆ, ŠETALIŠTE 150. BRIGADE 8, 10000 Zagreb; Dino Marjanović, OIB 94571187643, Ulica Ljudevita Posavskog 16, 10000 Zagreb; Otilia Varoščić, OIB 29857255382, Jablanska Ulica 32, 10000 Zagreb; Krešimir Flas, OIB 24601707285, Vlatka Mačeka 10, 35000 Slavonski Brod; Ivanka Zubčić, OIB 81995032685, UL. HRVATSKIH BRANITELJA 7 (ranije: PRIDRAGA, PRIDRAGA, 104), 23312 Pridraga; Sanja Šukunda, OIB 59006877827, Ulica Brune Bušića 3, 10000 Zagreb; Martinna Lana Kordić, OIB 17298754112, Slavka Kolara 35, 10410 Velika Gorica; BORIS JURIĆ, VIJENAC DINARE, 31000 Osijek; Zlata Piler, OIB 13123416897, Ulica Nikole Pavića 34, 10000 Zagreb; Ljubica Vidak, OIB 59045015690, Jaruščica 5 A, 10000 Zagreb; Anđela Matanović, OIB 23863557391, Nova X 55, 22202 Rogoznica; Petra Kovač, OIB 81818391740, Sopnički Odvojak 5 C, 10000 Zagreb; Valentina Pavković, OIB 87067683188, Jaruščica 7 A, 10000 Zagreb; Božidar Lokner, OIB 27430987328, Jaruščica 7 A, 10000 Zagreb; Miroslav Jurković, OIB 54288805565, Razumov Breg 6, 10435 Falašćak; Tea Kolić, OIB 41585198769, Luketići 55, 47300 Zagorje; IVICA TOMIĆ, VRANIĆEVA 11, 10000 Zagreb; JOSIP JELIĆ, SLAVKA KOLARA 35, 10410 Velika Gorica; Magda Butorac, OIB 08583634020, Bana Jelačića 55, 32221 Cerić; Vladimir Čavlović, OIB 56625730708, Ulica Anđela Gabrijela 19, 32100 Vinkovci; Tatjana Mateković, OIB 74561760663, Medveščak 99, 10000 Zagreb; Vesna Mladina, OIB 71801437335, Ozaljska Ulica 96, 10000 Zagreb; Miroslav Šarić, OIB 25341165767, Jaruščica 7, 10000 Zagreb; Vedran Juroš, OIB 63902441919, Ulica Kralja Petra Svačića 3, 31000 Osijek; Nikola Klaić, OIB 48832374139, Lojenov Prilaz 10, 10000 Zagreb; Boris Hipp, OIB 42112609273, ULICA BANA TEODORA PEJAČEVIĆA 9 (ranije: NAŠICE, AUGUSTA CESARCA, 9), 31500 Našice; Robert Žunić, OIB 45515944422, Savska Opatovina 34, 10000 Zagreb; STUDIO RENTAL d.o.o. za usluge, OIB 04132278774, Športska 25, 10410 Novo Čiče; Darko Barišić, OIB 62519692888, Huzjanova Ulica 22, 10000 Zagreb; Željko Borovička, OIB 56179447139, Barčev Trg 14, 10000 Zagreb; Zdenko Tica, OIB 49584641587, Ulica Vladimira Nazora 18, 34551 Lipik; Sabina Abdurahimi, OIB 67660387238, Kombolova Ulica 3, 10000 Zagreb; Darije Petolas, OIB 10344917608, Fancevljev Prilaz 8, 10000 Zagreb; Perica Mitrović, OIB 29538074286, Kardinala Alojzija Stepinca 35, 31000 Osijek; Matija Špičić, OIB 02495519389, Špičićeva Ulica 4, 10410 Mičevec; Natali Bogićević, OIB 84056119217, Cvjetno Naselje 14, 10410 Velika Gorica; Filip Grilec, OIB 94471925962, Ulica Cvijete Zuzorić 53, 10000 Zagreb; Zdenka Štern, OIB 32826205231, Oreškovićeva Ulica 6 V, 10000 Zagreb; Vladimir Vrhovec, OIB 36459972653, Jaruščica 11, 10000 Zagreb; Oliver Zorić, OIB 35822433380, Jaruščica 11, 10000 Zagreb; Vjekoslav Caktaš, OIB 62953165590, Solinske Mladeži 69 A, 21210 Solin; TOMISLAV MILIČEVIĆ, VELIKI POGANAC 5, 48312 Veliki Poganac; Antun Galić, OIB 26954182575, Šetal.150.brigade Hrvat.vojske 1, 10000 Zagreb; VRHUNSKA GRADNJA j.d.o.o. za usluge, OIB 44285161879, Havidićeva 16, 10000 Zagreb; Božica Bronzović Arbanas, OIB 81109718920, Jaruščica 5 A, 10000 Zagreb; Kristina Tadić, OIB 34964601979, Omladinska Ulica 26, 10310 Ivanić-Grad; Bernardica Djapić, OIB 83416361565, Ulica Božidara Magovca 48, 10000 Zagreb; Anita Zrinjan, OIB 45979512796, Medsave 26, 10430 Medsave; MARKO MARTINOVIĆ, STENJEVEČKA 35, 10000 Zagreb; NEKTUS INTERIJERI d.o.o. za usluge, OIB 87157825646, Ulica Vojina Bakića 2, 10000 Zagreb; Josip Munđar, OIB 55396621716, Ulica Đurđice Agićeve 3, 10000 Zagreb; Igor Bubnjić, OIB 68673320401, Prvomajska 11, 43500 Daruvar; Branka Lozić, OIB 03377626486, Ulica Ferde Livadića 10, 10290 Zaprešić; Marinko Ratković, OIB 54057243372, Škarnik 26, 42223 Škarnik; Dominik Brkić, OIB 14406310871, Jaruščica 9 D, 10000 Zagreb; Ljubica Žuljić, OIB 47641118940, Sisačka 16, 10410 Velika Gorica; Ivan Tržić, OIB 88170432071, Franje Blažinca 29, 10370 Kozinščak; DETONEX d.o.o. za trgovinu, OIB 84246899345, Horvaćanska cesta 23, 10000 Zagreb; Vanna Bojović, OIB 83656206667, Bartolići 35, 10000 Zagreb; Alan Jurković, OIB 53995301946, Topnička Ulica 10, 10000 Zagreb; Branka Tomaško, OIB 93793808015, Grančarska Ulica V. Odvojak 2, 10257 Kupinečki Kraljevec; Ilija Tufeković, OIB 85272849807, Savski Gaj Iii. 18, 10000 Zagreb; Antun-Željko Gidi, OIB 68779306540, Jaruščica 5, 10000 Zagreb; Višnja Broqi, OIB 35093755829, Lanište 1 J, 10000 Zagreb; GORAN TOMIĆ, BUKOVAČKA CESTA 331 A, 10000 Zagreb; Nebojša Perić, OIB 17683491651, Baburičina Ulica 17, 10000 Zagreb; Alen Jelovac, OIB 92213194197, Trg Kralja Tomislava 6, 10000 Zagreb; Petar Klipić, OIB 72968154640, Pičmanova Ulica 5, 10000 Zagreb; Maja Katana, OIB 98013783313, Ulica Milana Ogrizovića 2, 10000 Zagreb; Goran Crepulja, OIB 18982056058, Špadići 78, 52440 Poreč; Jelena Jozić, OIB 61368880664, Dankovečka Ulica 104, 10000 Zagreb; Ela Mihovilović Brkić, OIB 71624369158, Prisavlje 10, 10000 Zagreb; Miodrag Lesar, OIB 04182813536, Dolenica 12 F, 10250 Lučko; Iris Cekuš Soltz, OIB 72558220282, Ulica Josipa Pupačića 4, 10000 Zagreb; ORION ULAGANJA d.o.o. za usluge, OIB 45663810571, Jaruščica 11, 10000 Zagreb; Milijana Vizjak, OIB 24053414429, Demšarova Ulica 41, 10000 Zagreb; Snježana Šarić, OIB 81440476583, Ulica Grada Chicaga 4, 10000 Zagreb; Ruža Santini, OIB 95280404750, Ivana Merza 8, 23210 Turanj; TOP CLASS NEKRETNINE jednostavno društvo s ograničenom odgovornošću za gradnju i posredovanje u prometu nekretininama, OIB 71460389305, Ulica Karla Metikoša 3, 10000 Zagreb</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Jaruščica 9, 10000 Zagreb;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OIB 05965133878, Jaruščica 11, 10000 Zagreb;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 Goran Surla, OIB 69603850430, Lanište 1 G, 10000 Zagreb; Ranko Tomašević, OIB 86778817194, Zamenhofova Ulica 6, 10000 Zagreb; Veronika Grubišić, OIB 10961890432, Ulica Ivice Kičmanovića 22, 10000 Zagreb; Jozo Jerković, OIB 16863827730, Jaruščica 5 A, 10000 Zagreb; Sebastijan Paunović, OIB 71479698322, Ulica Vladimira Filakovca 5, 10000 Zagreb; Dragan Josipović, OIB 05767821988, Milana Nemičića 19, 44250 Petrinja; Maja Došlić Leš, OIB 75355077589, Frankopanska 1, 35410 Batrina; Robert Gruber, OIB 72359897820, Štefanićeva Ulica 8, 10000 Zagreb; Marija Pavletić, OIB 67403334435, Ulica Rudolfa Bićanića 16, 10000 Zagreb; DARKO SMOLJAN, STADITTEIL NEUHAUSEN AMTACKERSTR METZINGEN, 72555 STADITTEIL NEUHAUSEN AMTACKERSTR METZINGEN; Stipe Kljaić, OIB 04222923717, Jaruščica 5 A, 10000 Zagreb; B MAMIĆ, Šestinski dol 135, 10000 Zagreb; Mirjana Grubišić, OIB 71833983967, Trnava I. 51 A, 10000 Zagreb; IVAN ČOP, Jaruščica 5/A, 10000 Zagreb; Marinka Perić, OIB 11689582126, Filipa Macure 21, Banja Luka; Sanja Lazić, OIB 93538380913, Kralja Tomislava 17, 33520 Slatina; Domagoj Šoše, OIB 76698290315, Logorište 19 A, 47000 Karlovac; IMPALA TRGOVINA, društvo s ograničenom odgovornošću za trgovinu i usluge, OIB 74349957002, Ivana Keleka 83, 10360 Sesvete; Martina Vuletić, OIB 73670201850, Kalabarovo Vrelo 12, 10000 Zagreb; ANTO PERIĆ, BIHAĆKA 30 SESVETSKI KRALJEVEC, 10360 Sesvete; Marjan Leši, OIB 77679532298, Stubička Ulica 91 A, 10000 Zagreb; JOSIP VULETIĆ, ULICA ANÐELA NUIĆA 97, 10000 Zagreb; Matija Jozić, OIB 63838897711, Štibrenska Ulica 1 A, 10360 Sesvete; Anđelka Marijanović, OIB 50730779773, Trpinjska Ulica 3, 10000 Zagreb; Marjan Bavčević, OIB 26538063798, Skradinska 3, 21000 Split; Marijan Malekin, OIB 58644776096, Vrlička Ulica 63, 21230 Sinj; DAJANA ANTONIJA BEBEK, JARUŠČICA 11, 10000 Zagreb; Miro Šahinović, OIB 06143438724, Ulica Nike Grškovića 4, 10000 Zagreb; OPERETA LEGALIZACIJA društvo s ograničenom odgovornošću za promet nekretnina, OIB 59459077421, Kranjčevićeva 53, 10000 Zagreb; Josip Biočić, OIB 01933666749, Mendlova Ulica 7, 10000 Zagreb; Fikret Osmanović, OIB 72517850145, Jaruščica 11, 10000 Zagreb; Darko Šebalj, OIB 05296710885, Posavsko Vrbovo 89 A, 10411 Vrbovo Posavsko; Jerko Huljev, OIB 18648097894, 4. Rakitski Odvojak 5, 10437 Rakitje; Jakov Šošić, OIB 77618338351, Odeska 6, 21000 Split; Jasmin Čaušević, OIB 18030083498, Čaklje 37, 21327 Podgora; Franjo Kušević, OIB 46060556856, Lučelnica 87, 10451 Lučelnica; Rina Broqi, OIB 27121995258, Horvaćanska Cesta 166, 10000 Zagreb; IVAN KRALJ, V. VRBICE 15, 10250 Lučko; Mladen Petrlić, OIB 88977535430, Ludbreška Ulica 10, 10000 Zagreb; Zvonko Babić, OIB 70434924687, Jurice Muraia 2, 40000 Čakovec; Zvjezdana Balen-Vuglač, OIB 41427375263, Marinići 80 B, 51216 Marinići; HOJSKI NEKRETNINE društvo s ograničenom odgovornošću za proizvodnju, trgovinu i usluge, OIB 48954500679, Majdakova 45, 10000 Zagreb; Dragana Drobac, OIB 50310836278, Cernik 225, 51218 Cernik; METRO LIVING d.o.o. za trgovinu i usluge, OIB 18836443912, Sobolski put 16, 10000 Zagreb zastupanog po punomoćniku Jurica Reberski; Martina Peričić, OIB 41096827899, Ulica Ivana Zahara 3, 10000 Zagreb; Ivona Vuglač, OIB 68310426614, Marinići 80 B, 51216 Marinići; Darko Acalinović, OIB 00614141617, Vladimira Nazora 90, 21480 Vis; Sandra Prskalo, OIB 89797926066, Jablanovac 24, 10000 Zagreb; Ranko Vukosavljević, OIB 51556794836, Kutnjački Put 6, 10000 Zagreb; CENTAR VIZIJA d.o.o. za trgovinu, OIB 05417850582, Kranjčevićeva 53, 10000 Zagreb; Stjepan Žuljić, OIB 86416796158, Sisačka 16, 10410 Velika Gorica; AQUAMONT d.o.o. za graditeljstvo, trgovinu i usluge, OIB 85058985197, Sobolski put 16, 10000 Zagreb; Dalibor Koljenik, OIB 32237070324, Koranska 8, 31500 Našice; JOSIP PETRIČEVIĆ, ŠETALIŠTE 150. BRIGADE 8, 10000 Zagreb; Dino Marjanović, OIB 94571187643, Ulica Ljudevita Posavskog 16, 10000 Zagreb; Otilia Varoščić, OIB 29857255382, Jablanska Ulica 32, 10000 Zagreb; Krešimir Flas, OIB 24601707285, Vlatka Mačeka 10, 35000 Slavonski Brod; Ivanka Zubčić, OIB 81995032685, UL. HRVATSKIH BRANITELJA 7 (ranije: PRIDRAGA, PRIDRAGA, 104), 23312 Pridraga; Sanja Šukunda, OIB 59006877827, Ulica Brune Bušića 3, 10000 Zagreb; Martinna Lana Kordić, OIB 17298754112, Slavka Kolara 35, 10410 Velika Gorica; BORIS JURIĆ, VIJENAC DINARE, 31000 Osijek; Zlata Piler, OIB 13123416897, Ulica Nikole Pavića 34, 10000 Zagreb; Ljubica Vidak, OIB 59045015690, Jaruščica 5 A, 10000 Zagreb; Anđela Matanović, OIB 23863557391, Nova X 55, 22202 Rogoznica; Petra Kovač, OIB 81818391740, Sopnički Odvojak 5 C, 10000 Zagreb; Valentina Pavković, OIB 87067683188, Jaruščica 7 A, 10000 Zagreb; Božidar Lokner, OIB 27430987328, Jaruščica 7 A, 10000 Zagreb; Miroslav Jurković, OIB 54288805565, Razumov Breg 6, 10435 Falašćak; Tea Kolić, OIB 41585198769, Luketići 55, 47300 Zagorje; IVICA TOMIĆ, VRANIĆEVA 11, 10000 Zagreb; JOSIP JELIĆ, SLAVKA KOLARA 35, 10410 Velika Gorica; Magda Butorac, OIB 08583634020, Bana Jelačića 55, 32221 Cerić; Vladimir Čavlović, OIB 56625730708, Ulica Anđela Gabrijela 19, 32100 Vinkovci; Tatjana Mateković, OIB 74561760663, Medveščak 99, 10000 Zagreb; Vesna Mladina, OIB 71801437335, Ozaljska Ulica 96, 10000 Zagreb; Miroslav Šarić, OIB 25341165767, Jaruščica 7, 10000 Zagreb; Vedran Juroš, OIB 63902441919, Ulica Kralja Petra Svačića 3, 31000 Osijek; Nikola Klaić, OIB 48832374139, Lojenov Prilaz 10, 10000 Zagreb; Boris Hipp, OIB 42112609273, ULICA BANA TEODORA PEJAČEVIĆA 9 (ranije: NAŠICE, AUGUSTA CESARCA, 9), 31500 Našice; Robert Žunić, OIB 45515944422, Savska Opatovina 34, 10000 Zagreb; STUDIO RENTAL d.o.o. za usluge, OIB 04132278774, Športska 25, 10410 Novo Čiče; Darko Barišić, OIB 62519692888, Huzjanova Ulica 22, 10000 Zagreb; Željko Borovička, OIB 56179447139, Barčev Trg 14, 10000 Zagreb; Zdenko Tica, OIB 49584641587, Ulica Vladimira Nazora 18, 34551 Lipik; Sabina Abdurahimi, OIB 67660387238, Kombolova Ulica 3, 10000 Zagreb; Darije Petolas, OIB 10344917608, Fancevljev Prilaz 8, 10000 Zagreb; Perica Mitrović, OIB 29538074286, Kardinala Alojzija Stepinca 35, 31000 Osijek; Matija Špičić, OIB 02495519389, Špičićeva Ulica 4, 10410 Mičevec; Natali Bogićević, OIB 84056119217, Cvjetno Naselje 14, 10410 Velika Gorica; Filip Grilec, OIB 94471925962, Ulica Cvijete Zuzorić 53, 10000 Zagreb; Zdenka Štern, OIB 32826205231, Oreškovićeva Ulica 6 V, 10000 Zagreb; Vladimir Vrhovec, OIB 36459972653, Jaruščica 11, 10000 Zagreb; Oliver Zorić, OIB 35822433380, Jaruščica 11, 10000 Zagreb; Vjekoslav Caktaš, OIB 62953165590, Solinske Mladeži 69 A, 21210 Solin; TOMISLAV MILIČEVIĆ, VELIKI POGANAC 5, 48312 Veliki Poganac; Antun Galić, OIB 26954182575, Šetal.150.brigade Hrvat.vojske 1, 10000 Zagreb; VRHUNSKA GRADNJA j.d.o.o. za usluge, OIB 44285161879, Havidićeva 16, 10000 Zagreb; Božica Bronzović Arbanas, OIB 81109718920, Jaruščica 5 A, 10000 Zagreb; Kristina Tadić, OIB 34964601979, Omladinska Ulica 26, 10310 Ivanić-Grad; Bernardica Djapić, OIB 83416361565, Ulica Božidara Magovca 48, 10000 Zagreb; Anita Zrinjan, OIB 45979512796, Medsave 26, 10430 Medsave; MARKO MARTINOVIĆ, STENJEVEČKA 35, 10000 Zagreb; NEKTUS INTERIJERI d.o.o. za usluge, OIB 87157825646, Ulica Vojina Bakića 2, 10000 Zagreb; Josip Munđar, OIB 55396621716, Ulica Đurđice Agićeve 3, 10000 Zagreb; Igor Bubnjić, OIB 68673320401, Prvomajska 11, 43500 Daruvar; Branka Lozić, OIB 03377626486, Ulica Ferde Livadića 10, 10290 Zaprešić; Marinko Ratković, OIB 54057243372, Škarnik 26, 42223 Škarnik; Dominik Brkić, OIB 14406310871, Jaruščica 9 D, 10000 Zagreb; Ljubica Žuljić, OIB 47641118940, Sisačka 16, 10410 Velika Gorica; Ivan Tržić, OIB 88170432071, Franje Blažinca 29, 10370 Kozinščak; DETONEX d.o.o. za trgovinu, OIB 84246899345, Horvaćanska cesta 23, 10000 Zagreb; Vanna Bojović, OIB 83656206667, Bartolići 35, 10000 Zagreb; Alan Jurković, OIB 53995301946, Topnička Ulica 10, 10000 Zagreb; Branka Tomaško, OIB 93793808015, Grančarska Ulica V. Odvojak 2, 10257 Kupinečki Kraljevec; Ilija Tufeković, OIB 85272849807, Savski Gaj Iii. 18, 10000 Zagreb; Antun-Željko Gidi, OIB 68779306540, Jaruščica 5, 10000 Zagreb; Višnja Broqi, OIB 35093755829, Lanište 1 J, 10000 Zagreb; GORAN TOMIĆ, BUKOVAČKA CESTA 331 A, 10000 Zagreb; Nebojša Perić, OIB 17683491651, Baburičina Ulica 17, 10000 Zagreb; Alen Jelovac, OIB 92213194197, Trg Kralja Tomislava 6, 10000 Zagreb; Petar Klipić, OIB 72968154640, Pičmanova Ulica 5, 10000 Zagreb; Maja Katana, OIB 98013783313, Ulica Milana Ogrizovića 2, 10000 Zagreb; Goran Crepulja, OIB 18982056058, Špadići 78, 52440 Poreč; Jelena Jozić, OIB 61368880664, Dankovečka Ulica 104, 10000 Zagreb; Ela Mihovilović Brkić, OIB 71624369158, Prisavlje 10, 10000 Zagreb; Miodrag Lesar, OIB 04182813536, Dolenica 12 F, 10250 Lučko; Iris Cekuš Soltz, OIB 72558220282, Ulica Josipa Pupačića 4, 10000 Zagreb; ORION ULAGANJA d.o.o. za usluge, OIB 45663810571, Jaruščica 11, 10000 Zagreb; Milijana Vizjak, OIB 24053414429, Demšarova Ulica 41, 10000 Zagreb; Snježana Šarić, OIB 81440476583, Ulica Grada Chicaga 4, 10000 Zagreb; Ruža Santini, OIB 95280404750, Ivana Merza 8, 23210 Turanj; TOP CLASS NEKRETNINE jednostavno društvo s ograničenom odgovornošću za gradnju i posredovanje u prometu nekretininama, OIB 71460389305, Ulica Karla Metikoša 3, 10000 Zagreb</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Jaruščica 9,10000 Zagreb,Neven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Jaruščica 11,10000 Zagreb,RENATO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Selo,Goran Surla Lanište 1 G,10000 Zagreb,Ranko Tomašević Zamenhofova Ulica 6,10000 Zagreb,Veronika Grubišić Ulica Ivice Kičmanovića 22,10000 Zagreb,Jozo Jerković Jaruščica 5 A,10000 Zagreb,Sebastijan Paunović Ulica Vladimira Filakovca 5,10000 Zagreb,Dragan Josipović Milana Nemičića 19,44250 Petrinja,Maja Došlić Leš Frankopanska 1,35410 Batrina,Robert Gruber Štefanićeva Ulica 8,10000 Zagreb,Marija Pavletić Ulica Rudolfa Bićanića 16,10000 Zagreb,DARKO SMOLJAN STADITTEIL NEUHAUSEN AMTACKERSTR METZINGEN,72555 STADITTEIL NEUHAUSEN AMTACKERSTR METZINGEN,Stipe Kljaić Jaruščica 5 A,10000 Zagreb,B MAMIĆ Šestinski dol 135,10000 Zagreb,Mirjana Grubišić Trnava I. 51 A,10000 Zagreb,IVAN ČOP Jaruščica 5/A,10000 Zagreb,Marinka Perić Filipa Macure 21,Banja Luka,Sanja Lazić Kralja Tomislava 17,33520 Slatina,Domagoj Šoše Logorište 19 A,47000 Karlovac,IMPALA TRGOVINA, društvo s ograničenom odgovornošću za trgovinu i usluge Ivana Keleka 83,10360 Sesvete,Martina Vuletić Kalabarovo Vrelo 12,10000 Zagreb,ANTO PERIĆ BIHAĆKA 30 SESVETSKI KRALJEVEC,10360 Sesvete,Marjan Leši Stubička Ulica 91 A,10000 Zagreb,JOSIP VULETIĆ ULICA ANÐELA NUIĆA 97,10000 Zagreb,Matija Jozić Štibrenska Ulica 1 A,10360 Sesvete,Anđelka Marijanović Trpinjska Ulica 3,10000 Zagreb,Marjan Bavčević Skradinska 3,21000 Split,Marijan Malekin Vrlička Ulica 63,21230 Sinj,DAJANA ANTONIJA BEBEK JARUŠČICA 11,10000 Zagreb,Miro Šahinović Ulica Nike Grškovića 4,10000 Zagreb,OPERETA LEGALIZACIJA društvo s ograničenom odgovornošću za promet nekretnina Kranjčevićeva 53,10000 Zagreb,Josip Biočić Mendlova Ulica 7,10000 Zagreb,Fikret Osmanović Jaruščica 11,10000 Zagreb,Darko Šebalj Posavsko Vrbovo 89 A,10411 Vrbovo Posavsko,Jerko Huljev 4. Rakitski Odvojak 5,10437 Rakitje,Jakov Šošić Odeska 6,21000 Split,Jasmin Čaušević Čaklje 37,21327 Podgora,Franjo Kušević Lučelnica 87,10451 Lučelnica,Rina Broqi Horvaćanska Cesta 166,10000 Zagreb,IVAN KRALJ V. VRBICE 15,10250 Lučko,Mladen Petrlić Ludbreška Ulica 10,10000 Zagreb,Zvonko Babić Jurice Muraia 2,40000 Čakovec,Zvjezdana Balen-Vuglač Marinići 80 B,51216 Marinići,HOJSKI NEKRETNINE društvo s ograničenom odgovornošću za proizvodnju, trgovinu i usluge Majdakova 45,10000 Zagreb,Dragana Drobac Cernik 225,51218 Cernik,METRO LIVING d.o.o. za trgovinu i usluge Sobolski put 16,10000 Zagreb,Martina Peričić Ulica Ivana Zahara 3,10000 Zagreb,Ivona Vuglač Marinići 80 B,51216 Marinići,Darko Acalinović Vladimira Nazora 90,21480 Vis,Sandra Prskalo Jablanovac 24,10000 Zagreb,Ranko Vukosavljević Kutnjački Put 6,10000 Zagreb,CENTAR VIZIJA d.o.o. za trgovinu Kranjčevićeva 53,10000 Zagreb,Stjepan Žuljić Sisačka 16,10410 Velika Gorica,AQUAMONT d.o.o. za graditeljstvo, trgovinu i usluge Sobolski put 16,10000 Zagreb,Dalibor Koljenik Koranska 8,31500 Našice,JOSIP PETRIČEVIĆ ŠETALIŠTE 150. BRIGADE 8,10000 Zagreb,Dino Marjanović Ulica Ljudevita Posavskog 16,10000 Zagreb,Otilia Varoščić Jablanska Ulica 32,10000 Zagreb,Krešimir Flas Vlatka Mačeka 10,35000 Slavonski Brod,Ivanka Zubčić UL. HRVATSKIH BRANITELJA 7 (ranije: PRIDRAGA, PRIDRAGA, 104),23312 Pridraga,Sanja Šukunda Ulica Brune Bušića 3,10000 Zagreb,Martinna Lana Kordić Slavka Kolara 35,10410 Velika Gorica,BORIS JURIĆ VIJENAC DINARE,31000 Osijek,Zlata Piler Ulica Nikole Pavića 34,10000 Zagreb,Ljubica Vidak Jaruščica 5 A,10000 Zagreb,Anđela Matanović Nova X 55,22202 Rogoznica,Petra Kovač Sopnički Odvojak 5 C,10000 Zagreb,Valentina Pavković Jaruščica 7 A,10000 Zagreb,Božidar Lokner Jaruščica 7 A,10000 Zagreb,Miroslav Jurković Razumov Breg 6,10435 Falašćak,Tea Kolić Luketići 55,47300 Zagorje,IVICA TOMIĆ VRANIĆEVA 11,10000 Zagreb,JOSIP JELIĆ SLAVKA KOLARA 35,10410 Velika Gorica,Magda Butorac Bana Jelačića 55,32221 Cerić,Vladimir Čavlović Ulica Anđela Gabrijela 19,32100 Vinkovci,Tatjana Mateković Medveščak 99,10000 Zagreb,Vesna Mladina Ozaljska Ulica 96,10000 Zagreb,Miroslav Šarić Jaruščica 7,10000 Zagreb,Vedran Juroš Ulica Kralja Petra Svačića 3,31000 Osijek,Nikola Klaić Lojenov Prilaz 10,10000 Zagreb,Boris Hipp ULICA BANA TEODORA PEJAČEVIĆA 9 (ranije: NAŠICE, AUGUSTA CESARCA, 9),31500 Našice,Robert Žunić Savska Opatovina 34,10000 Zagreb,STUDIO RENTAL d.o.o. za usluge Športska 25,10410 Novo Čiče,Darko Barišić Huzjanova Ulica 22,10000 Zagreb,Željko Borovička Barčev Trg 14,10000 Zagreb,Zdenko Tica Ulica Vladimira Nazora 18,34551 Lipik,Sabina Abdurahimi Kombolova Ulica 3,10000 Zagreb,Darije Petolas Fancevljev Prilaz 8,10000 Zagreb,Perica Mitrović Kardinala Alojzija Stepinca 35,31000 Osijek,Matija Špičić Špičićeva Ulica 4,10410 Mičevec,Natali Bogićević Cvjetno Naselje 14,10410 Velika Gorica,Filip Grilec Ulica Cvijete Zuzorić 53,10000 Zagreb,Zdenka Štern Oreškovićeva Ulica 6 V,10000 Zagreb,Vladimir Vrhovec Jaruščica 11,10000 Zagreb,Oliver Zorić Jaruščica 11,10000 Zagreb,Vjekoslav Caktaš Solinske Mladeži 69 A,21210 Solin,TOMISLAV MILIČEVIĆ VELIKI POGANAC 5,48312 Veliki Poganac,Antun Galić Šetal.150.brigade Hrvat.vojske 1,10000 Zagreb,VRHUNSKA GRADNJA j.d.o.o. za usluge Havidićeva 16,10000 Zagreb,Božica Bronzović Arbanas Jaruščica 5 A,10000 Zagreb,Kristina Tadić Omladinska Ulica 26,10310 Ivanić-Grad,Bernardica Djapić Ulica Božidara Magovca 48,10000 Zagreb,Anita Zrinjan Medsave 26,10430 Medsave,MARKO MARTINOVIĆ STENJEVEČKA 35,10000 Zagreb,NEKTUS INTERIJERI d.o.o. za usluge Ulica Vojina Bakića 2,10000 Zagreb,Josip Munđar Ulica Đurđice Agićeve 3,10000 Zagreb,Igor Bubnjić Prvomajska 11,43500 Daruvar,Branka Lozić Ulica Ferde Livadića 10,10290 Zaprešić,Marinko Ratković Škarnik 26,42223 Škarnik,Dominik Brkić Jaruščica 9 D,10000 Zagreb,Ljubica Žuljić Sisačka 16,10410 Velika Gorica,Ivan Tržić Franje Blažinca 29,10370 Kozinščak,DETONEX d.o.o. za trgovinu Horvaćanska cesta 23,10000 Zagreb,Vanna Bojović Bartolići 35,10000 Zagreb,Alan Jurković Topnička Ulica 10,10000 Zagreb,Branka Tomaško Grančarska Ulica V. Odvojak 2,10257 Kupinečki Kraljevec,Ilija Tufeković Savski Gaj Iii. 18,10000 Zagreb,Antun-Željko Gidi Jaruščica 5,10000 Zagreb,Višnja Broqi Lanište 1 J,10000 Zagreb,GORAN TOMIĆ BUKOVAČKA CESTA 331 A,10000 Zagreb,Nebojša Perić Baburičina Ulica 17,10000 Zagreb,Alen Jelovac Trg Kralja Tomislava 6,10000 Zagreb,Petar Klipić Pičmanova Ulica 5,10000 Zagreb,Maja Katana Ulica Milana Ogrizovića 2,10000 Zagreb,Goran Crepulja Špadići 78,52440 Poreč,Jelena Jozić Dankovečka Ulica 104,10000 Zagreb,Ela Mihovilović Brkić Prisavlje 10,10000 Zagreb,Miodrag Lesar Dolenica 12 F,10250 Lučko,Iris Cekuš Soltz Ulica Josipa Pupačića 4,10000 Zagreb,ORION ULAGANJA d.o.o. za usluge Jaruščica 11,10000 Zagreb,Milijana Vizjak Demšarova Ulica 41,10000 Zagreb,Snježana Šarić Ulica Grada Chicaga 4,10000 Zagreb,Ruža Santini Ivana Merza 8,23210 Turanj,TOP CLASS NEKRETNINE jednostavno društvo s ograničenom odgovornošću za gradnju i posredovanje u prometu nekretininama Ulica Karla Metikoša 3,10000 Zagreb</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Jaruščica 9,10000 Zagreb,Neven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Jaruščica 11,10000 Zagreb,RENATO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Selo,Goran Surla Lanište 1 G,10000 Zagreb,Ranko Tomašević Zamenhofova Ulica 6,10000 Zagreb,Veronika Grubišić Ulica Ivice Kičmanovića 22,10000 Zagreb,Jozo Jerković Jaruščica 5 A,10000 Zagreb,Sebastijan Paunović Ulica Vladimira Filakovca 5,10000 Zagreb,Dragan Josipović Milana Nemičića 19,44250 Petrinja,Maja Došlić Leš Frankopanska 1,35410 Batrina,Robert Gruber Štefanićeva Ulica 8,10000 Zagreb,Marija Pavletić Ulica Rudolfa Bićanića 16,10000 Zagreb,DARKO SMOLJAN STADITTEIL NEUHAUSEN AMTACKERSTR METZINGEN,72555 STADITTEIL NEUHAUSEN AMTACKERSTR METZINGEN,Stipe Kljaić Jaruščica 5 A,10000 Zagreb,B MAMIĆ Šestinski dol 135,10000 Zagreb,Mirjana Grubišić Trnava I. 51 A,10000 Zagreb,IVAN ČOP Jaruščica 5/A,10000 Zagreb,Marinka Perić Filipa Macure 21,Banja Luka,Sanja Lazić Kralja Tomislava 17,33520 Slatina,Domagoj Šoše Logorište 19 A,47000 Karlovac,IMPALA TRGOVINA, društvo s ograničenom odgovornošću za trgovinu i usluge Ivana Keleka 83,10360 Sesvete,Martina Vuletić Kalabarovo Vrelo 12,10000 Zagreb,ANTO PERIĆ BIHAĆKA 30 SESVETSKI KRALJEVEC,10360 Sesvete,Marjan Leši Stubička Ulica 91 A,10000 Zagreb,JOSIP VULETIĆ ULICA ANÐELA NUIĆA 97,10000 Zagreb,Matija Jozić Štibrenska Ulica 1 A,10360 Sesvete,Anđelka Marijanović Trpinjska Ulica 3,10000 Zagreb,Marjan Bavčević Skradinska 3,21000 Split,Marijan Malekin Vrlička Ulica 63,21230 Sinj,DAJANA ANTONIJA BEBEK JARUŠČICA 11,10000 Zagreb,Miro Šahinović Ulica Nike Grškovića 4,10000 Zagreb,OPERETA LEGALIZACIJA društvo s ograničenom odgovornošću za promet nekretnina Kranjčevićeva 53,10000 Zagreb,Josip Biočić Mendlova Ulica 7,10000 Zagreb,Fikret Osmanović Jaruščica 11,10000 Zagreb,Darko Šebalj Posavsko Vrbovo 89 A,10411 Vrbovo Posavsko,Jerko Huljev 4. Rakitski Odvojak 5,10437 Rakitje,Jakov Šošić Odeska 6,21000 Split,Jasmin Čaušević Čaklje 37,21327 Podgora,Franjo Kušević Lučelnica 87,10451 Lučelnica,Rina Broqi Horvaćanska Cesta 166,10000 Zagreb,IVAN KRALJ V. VRBICE 15,10250 Lučko,Mladen Petrlić Ludbreška Ulica 10,10000 Zagreb,Zvonko Babić Jurice Muraia 2,40000 Čakovec,Zvjezdana Balen-Vuglač Marinići 80 B,51216 Marinići,HOJSKI NEKRETNINE društvo s ograničenom odgovornošću za proizvodnju, trgovinu i usluge Majdakova 45,10000 Zagreb,Dragana Drobac Cernik 225,51218 Cernik,METRO LIVING d.o.o. za trgovinu i usluge Sobolski put 16,10000 Zagreb,Martina Peričić Ulica Ivana Zahara 3,10000 Zagreb,Ivona Vuglač Marinići 80 B,51216 Marinići,Darko Acalinović Vladimira Nazora 90,21480 Vis,Sandra Prskalo Jablanovac 24,10000 Zagreb,Ranko Vukosavljević Kutnjački Put 6,10000 Zagreb,CENTAR VIZIJA d.o.o. za trgovinu Kranjčevićeva 53,10000 Zagreb,Stjepan Žuljić Sisačka 16,10410 Velika Gorica,AQUAMONT d.o.o. za graditeljstvo, trgovinu i usluge Sobolski put 16,10000 Zagreb,Dalibor Koljenik Koranska 8,31500 Našice,JOSIP PETRIČEVIĆ ŠETALIŠTE 150. BRIGADE 8,10000 Zagreb,Dino Marjanović Ulica Ljudevita Posavskog 16,10000 Zagreb,Otilia Varoščić Jablanska Ulica 32,10000 Zagreb,Krešimir Flas Vlatka Mačeka 10,35000 Slavonski Brod,Ivanka Zubčić UL. HRVATSKIH BRANITELJA 7 (ranije: PRIDRAGA, PRIDRAGA, 104),23312 Pridraga,Sanja Šukunda Ulica Brune Bušića 3,10000 Zagreb,Martinna Lana Kordić Slavka Kolara 35,10410 Velika Gorica,BORIS JURIĆ VIJENAC DINARE,31000 Osijek,Zlata Piler Ulica Nikole Pavića 34,10000 Zagreb,Ljubica Vidak Jaruščica 5 A,10000 Zagreb,Anđela Matanović Nova X 55,22202 Rogoznica,Petra Kovač Sopnički Odvojak 5 C,10000 Zagreb,Valentina Pavković Jaruščica 7 A,10000 Zagreb,Božidar Lokner Jaruščica 7 A,10000 Zagreb,Miroslav Jurković Razumov Breg 6,10435 Falašćak,Tea Kolić Luketići 55,47300 Zagorje,IVICA TOMIĆ VRANIĆEVA 11,10000 Zagreb,JOSIP JELIĆ SLAVKA KOLARA 35,10410 Velika Gorica,Magda Butorac Bana Jelačića 55,32221 Cerić,Vladimir Čavlović Ulica Anđela Gabrijela 19,32100 Vinkovci,Tatjana Mateković Medveščak 99,10000 Zagreb,Vesna Mladina Ozaljska Ulica 96,10000 Zagreb,Miroslav Šarić Jaruščica 7,10000 Zagreb,Vedran Juroš Ulica Kralja Petra Svačića 3,31000 Osijek,Nikola Klaić Lojenov Prilaz 10,10000 Zagreb,Boris Hipp ULICA BANA TEODORA PEJAČEVIĆA 9 (ranije: NAŠICE, AUGUSTA CESARCA, 9),31500 Našice,Robert Žunić Savska Opatovina 34,10000 Zagreb,STUDIO RENTAL d.o.o. za usluge Športska 25,10410 Novo Čiče,Darko Barišić Huzjanova Ulica 22,10000 Zagreb,Željko Borovička Barčev Trg 14,10000 Zagreb,Zdenko Tica Ulica Vladimira Nazora 18,34551 Lipik,Sabina Abdurahimi Kombolova Ulica 3,10000 Zagreb,Darije Petolas Fancevljev Prilaz 8,10000 Zagreb,Perica Mitrović Kardinala Alojzija Stepinca 35,31000 Osijek,Matija Špičić Špičićeva Ulica 4,10410 Mičevec,Natali Bogićević Cvjetno Naselje 14,10410 Velika Gorica,Filip Grilec Ulica Cvijete Zuzorić 53,10000 Zagreb,Zdenka Štern Oreškovićeva Ulica 6 V,10000 Zagreb,Vladimir Vrhovec Jaruščica 11,10000 Zagreb,Oliver Zorić Jaruščica 11,10000 Zagreb,Vjekoslav Caktaš Solinske Mladeži 69 A,21210 Solin,TOMISLAV MILIČEVIĆ VELIKI POGANAC 5,48312 Veliki Poganac,Antun Galić Šetal.150.brigade Hrvat.vojske 1,10000 Zagreb,VRHUNSKA GRADNJA j.d.o.o. za usluge Havidićeva 16,10000 Zagreb,Božica Bronzović Arbanas Jaruščica 5 A,10000 Zagreb,Kristina Tadić Omladinska Ulica 26,10310 Ivanić-Grad,Bernardica Djapić Ulica Božidara Magovca 48,10000 Zagreb,Anita Zrinjan Medsave 26,10430 Medsave,MARKO MARTINOVIĆ STENJEVEČKA 35,10000 Zagreb,NEKTUS INTERIJERI d.o.o. za usluge Ulica Vojina Bakića 2,10000 Zagreb,Josip Munđar Ulica Đurđice Agićeve 3,10000 Zagreb,Igor Bubnjić Prvomajska 11,43500 Daruvar,Branka Lozić Ulica Ferde Livadića 10,10290 Zaprešić,Marinko Ratković Škarnik 26,42223 Škarnik,Dominik Brkić Jaruščica 9 D,10000 Zagreb,Ljubica Žuljić Sisačka 16,10410 Velika Gorica,Ivan Tržić Franje Blažinca 29,10370 Kozinščak,DETONEX d.o.o. za trgovinu Horvaćanska cesta 23,10000 Zagreb,Vanna Bojović Bartolići 35,10000 Zagreb,Alan Jurković Topnička Ulica 10,10000 Zagreb,Branka Tomaško Grančarska Ulica V. Odvojak 2,10257 Kupinečki Kraljevec,Ilija Tufeković Savski Gaj Iii. 18,10000 Zagreb,Antun-Željko Gidi Jaruščica 5,10000 Zagreb,Višnja Broqi Lanište 1 J,10000 Zagreb,GORAN TOMIĆ BUKOVAČKA CESTA 331 A,10000 Zagreb,Nebojša Perić Baburičina Ulica 17,10000 Zagreb,Alen Jelovac Trg Kralja Tomislava 6,10000 Zagreb,Petar Klipić Pičmanova Ulica 5,10000 Zagreb,Maja Katana Ulica Milana Ogrizovića 2,10000 Zagreb,Goran Crepulja Špadići 78,52440 Poreč,Jelena Jozić Dankovečka Ulica 104,10000 Zagreb,Ela Mihovilović Brkić Prisavlje 10,10000 Zagreb,Miodrag Lesar Dolenica 12 F,10250 Lučko,Iris Cekuš Soltz Ulica Josipa Pupačića 4,10000 Zagreb,ORION ULAGANJA d.o.o. za usluge Jaruščica 11,10000 Zagreb,Milijana Vizjak Demšarova Ulica 41,10000 Zagreb,Snježana Šarić Ulica Grada Chicaga 4,10000 Zagreb,Ruža Santini Ivana Merza 8,23210 Turanj,TOP CLASS NEKRETNINE jednostavno društvo s ograničenom odgovornošću za gradnju i posredovanje u prometu nekretininama Ulica Karla Metikoša 3,10000 Zagreb</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Jaruščica 9,10000 Zagreb,Neven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 OIB 05965133878, Jaruščica 11,10000 Zagreb,RENATO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Selo,Goran Surla, OIB 69603850430, Lanište 1 G,10000 Zagreb,Ranko Tomašević, OIB 86778817194, Zamenhofova Ulica 6,10000 Zagreb,Veronika Grubišić, OIB 10961890432, Ulica Ivice Kičmanovića 22,10000 Zagreb,Jozo Jerković, OIB 16863827730, Jaruščica 5 A,10000 Zagreb,Sebastijan Paunović, OIB 71479698322, Ulica Vladimira Filakovca 5,10000 Zagreb,Dragan Josipović, OIB 05767821988, Milana Nemičića 19,44250 Petrinja,Maja Došlić Leš, OIB 75355077589, Frankopanska 1,35410 Batrina,Robert Gruber, OIB 72359897820, Štefanićeva Ulica 8,10000 Zagreb,Marija Pavletić, OIB 67403334435, Ulica Rudolfa Bićanića 16,10000 Zagreb,DARKO SMOLJAN, STADITTEIL NEUHAUSEN AMTACKERSTR METZINGEN,72555 STADITTEIL NEUHAUSEN AMTACKERSTR METZINGEN,Stipe Kljaić, OIB 04222923717, Jaruščica 5 A,10000 Zagreb,B MAMIĆ, Šestinski dol 135,10000 Zagreb,Mirjana Grubišić, OIB 71833983967, Trnava I. 51 A,10000 Zagreb,IVAN ČOP, Jaruščica 5/A,10000 Zagreb,Marinka Perić, OIB 11689582126, Filipa Macure 21,Banja Luka,Sanja Lazić, OIB 93538380913, Kralja Tomislava 17,33520 Slatina,Domagoj Šoše, OIB 76698290315, Logorište 19 A,47000 Karlovac,IMPALA TRGOVINA, društvo s ograničenom odgovornošću za trgovinu i usluge, OIB 74349957002, Ivana Keleka 83,10360 Sesvete,Martina Vuletić, OIB 73670201850, Kalabarovo Vrelo 12,10000 Zagreb,ANTO PERIĆ, BIHAĆKA 30 SESVETSKI KRALJEVEC,10360 Sesvete,Marjan Leši, OIB 77679532298, Stubička Ulica 91 A,10000 Zagreb,JOSIP VULETIĆ, ULICA ANÐELA NUIĆA 97,10000 Zagreb,Matija Jozić, OIB 63838897711, Štibrenska Ulica 1 A,10360 Sesvete,Anđelka Marijanović, OIB 50730779773, Trpinjska Ulica 3,10000 Zagreb,Marjan Bavčević, OIB 26538063798, Skradinska 3,21000 Split,Marijan Malekin, OIB 58644776096, Vrlička Ulica 63,21230 Sinj,DAJANA ANTONIJA BEBEK, JARUŠČICA 11,10000 Zagreb,Miro Šahinović, OIB 06143438724, Ulica Nike Grškovića 4,10000 Zagreb,OPERETA LEGALIZACIJA društvo s ograničenom odgovornošću za promet nekretnina, OIB 59459077421, Kranjčevićeva 53,10000 Zagreb,Josip Biočić, OIB 01933666749, Mendlova Ulica 7,10000 Zagreb,Fikret Osmanović, OIB 72517850145, Jaruščica 11,10000 Zagreb,Darko Šebalj, OIB 05296710885, Posavsko Vrbovo 89 A,10411 Vrbovo Posavsko,Jerko Huljev, OIB 18648097894, 4. Rakitski Odvojak 5,10437 Rakitje,Jakov Šošić, OIB 77618338351, Odeska 6,21000 Split,Jasmin Čaušević, OIB 18030083498, Čaklje 37,21327 Podgora,Franjo Kušević, OIB 46060556856, Lučelnica 87,10451 Lučelnica,Rina Broqi, OIB 27121995258, Horvaćanska Cesta 166,10000 Zagreb,IVAN KRALJ, V. VRBICE 15,10250 Lučko,Mladen Petrlić, OIB 88977535430, Ludbreška Ulica 10,10000 Zagreb,Zvonko Babić, OIB 70434924687, Jurice Muraia 2,40000 Čakovec,Zvjezdana Balen-Vuglač, OIB 41427375263, Marinići 80 B,51216 Marinići,HOJSKI NEKRETNINE društvo s ograničenom odgovornošću za proizvodnju, trgovinu i usluge, OIB 48954500679, Majdakova 45,10000 Zagreb,Dragana Drobac, OIB 50310836278, Cernik 225,51218 Cernik,METRO LIVING d.o.o. za trgovinu i usluge, OIB 18836443912, Sobolski put 16,10000 Zagreb,Martina Peričić, OIB 41096827899, Ulica Ivana Zahara 3,10000 Zagreb,Ivona Vuglač, OIB 68310426614, Marinići 80 B,51216 Marinići,Darko Acalinović, OIB 00614141617, Vladimira Nazora 90,21480 Vis,Sandra Prskalo, OIB 89797926066, Jablanovac 24,10000 Zagreb,Ranko Vukosavljević, OIB 51556794836, Kutnjački Put 6,10000 Zagreb,CENTAR VIZIJA d.o.o. za trgovinu, OIB 05417850582, Kranjčevićeva 53,10000 Zagreb,Stjepan Žuljić, OIB 86416796158, Sisačka 16,10410 Velika Gorica,AQUAMONT d.o.o. za graditeljstvo, trgovinu i usluge, OIB 85058985197, Sobolski put 16,10000 Zagreb,Dalibor Koljenik, OIB 32237070324, Koranska 8,31500 Našice,JOSIP PETRIČEVIĆ, ŠETALIŠTE 150. BRIGADE 8,10000 Zagreb,Dino Marjanović, OIB 94571187643, Ulica Ljudevita Posavskog 16,10000 Zagreb,Otilia Varoščić, OIB 29857255382, Jablanska Ulica 32,10000 Zagreb,Krešimir Flas, OIB 24601707285, Vlatka Mačeka 10,35000 Slavonski Brod,Ivanka Zubčić, OIB 81995032685, UL. HRVATSKIH BRANITELJA 7 (ranije: PRIDRAGA, PRIDRAGA, 104),23312 Pridraga,Sanja Šukunda, OIB 59006877827, Ulica Brune Bušića 3,10000 Zagreb,Martinna Lana Kordić, OIB 17298754112, Slavka Kolara 35,10410 Velika Gorica,BORIS JURIĆ, VIJENAC DINARE,31000 Osijek,Zlata Piler, OIB 13123416897, Ulica Nikole Pavića 34,10000 Zagreb,Ljubica Vidak, OIB 59045015690, Jaruščica 5 A,10000 Zagreb,Anđela Matanović, OIB 23863557391, Nova X 55,22202 Rogoznica,Petra Kovač, OIB 81818391740, Sopnički Odvojak 5 C,10000 Zagreb,Valentina Pavković, OIB 87067683188, Jaruščica 7 A,10000 Zagreb,Božidar Lokner, OIB 27430987328, Jaruščica 7 A,10000 Zagreb,Miroslav Jurković, OIB 54288805565, Razumov Breg 6,10435 Falašćak,Tea Kolić, OIB 41585198769, Luketići 55,47300 Zagorje,IVICA TOMIĆ, VRANIĆEVA 11,10000 Zagreb,JOSIP JELIĆ, SLAVKA KOLARA 35,10410 Velika Gorica,Magda Butorac, OIB 08583634020, Bana Jelačića 55,32221 Cerić,Vladimir Čavlović, OIB 56625730708, Ulica Anđela Gabrijela 19,32100 Vinkovci,Tatjana Mateković, OIB 74561760663, Medveščak 99,10000 Zagreb,Vesna Mladina, OIB 71801437335, Ozaljska Ulica 96,10000 Zagreb,Miroslav Šarić, OIB 25341165767, Jaruščica 7,10000 Zagreb,Vedran Juroš, OIB 63902441919, Ulica Kralja Petra Svačića 3,31000 Osijek,Nikola Klaić, OIB 48832374139, Lojenov Prilaz 10,10000 Zagreb,Boris Hipp, OIB 42112609273, ULICA BANA TEODORA PEJAČEVIĆA 9 (ranije: NAŠICE, AUGUSTA CESARCA, 9),31500 Našice,Robert Žunić, OIB 45515944422, Savska Opatovina 34,10000 Zagreb,STUDIO RENTAL d.o.o. za usluge, OIB 04132278774, Športska 25,10410 Novo Čiče,Darko Barišić, OIB 62519692888, Huzjanova Ulica 22,10000 Zagreb,Željko Borovička, OIB 56179447139, Barčev Trg 14,10000 Zagreb,Zdenko Tica, OIB 49584641587, Ulica Vladimira Nazora 18,34551 Lipik,Sabina Abdurahimi, OIB 67660387238, Kombolova Ulica 3,10000 Zagreb,Darije Petolas, OIB 10344917608, Fancevljev Prilaz 8,10000 Zagreb,Perica Mitrović, OIB 29538074286, Kardinala Alojzija Stepinca 35,31000 Osijek,Matija Špičić, OIB 02495519389, Špičićeva Ulica 4,10410 Mičevec,Natali Bogićević, OIB 84056119217, Cvjetno Naselje 14,10410 Velika Gorica,Filip Grilec, OIB 94471925962, Ulica Cvijete Zuzorić 53,10000 Zagreb,Zdenka Štern, OIB 32826205231, Oreškovićeva Ulica 6 V,10000 Zagreb,Vladimir Vrhovec, OIB 36459972653, Jaruščica 11,10000 Zagreb,Oliver Zorić, OIB 35822433380, Jaruščica 11,10000 Zagreb,Vjekoslav Caktaš, OIB 62953165590, Solinske Mladeži 69 A,21210 Solin,TOMISLAV MILIČEVIĆ, VELIKI POGANAC 5,48312 Veliki Poganac,Antun Galić, OIB 26954182575, Šetal.150.brigade Hrvat.vojske 1,10000 Zagreb,VRHUNSKA GRADNJA j.d.o.o. za usluge, OIB 44285161879, Havidićeva 16,10000 Zagreb,Božica Bronzović Arbanas, OIB 81109718920, Jaruščica 5 A,10000 Zagreb,Kristina Tadić, OIB 34964601979, Omladinska Ulica 26,10310 Ivanić-Grad,Bernardica Djapić, OIB 83416361565, Ulica Božidara Magovca 48,10000 Zagreb,Anita Zrinjan, OIB 45979512796, Medsave 26,10430 Medsave,MARKO MARTINOVIĆ, STENJEVEČKA 35,10000 Zagreb,NEKTUS INTERIJERI d.o.o. za usluge, OIB 87157825646, Ulica Vojina Bakića 2,10000 Zagreb,Josip Munđar, OIB 55396621716, Ulica Đurđice Agićeve 3,10000 Zagreb,Igor Bubnjić, OIB 68673320401, Prvomajska 11,43500 Daruvar,Branka Lozić, OIB 03377626486, Ulica Ferde Livadića 10,10290 Zaprešić,Marinko Ratković, OIB 54057243372, Škarnik 26,42223 Škarnik,Dominik Brkić, OIB 14406310871, Jaruščica 9 D,10000 Zagreb,Ljubica Žuljić, OIB 47641118940, Sisačka 16,10410 Velika Gorica,Ivan Tržić, OIB 88170432071, Franje Blažinca 29,10370 Kozinščak,DETONEX d.o.o. za trgovinu, OIB 84246899345, Horvaćanska cesta 23,10000 Zagreb,Vanna Bojović, OIB 83656206667, Bartolići 35,10000 Zagreb,Alan Jurković, OIB 53995301946, Topnička Ulica 10,10000 Zagreb,Branka Tomaško, OIB 93793808015, Grančarska Ulica V. Odvojak 2,10257 Kupinečki Kraljevec,Ilija Tufeković, OIB 85272849807, Savski Gaj Iii. 18,10000 Zagreb,Antun-Željko Gidi, OIB 68779306540, Jaruščica 5,10000 Zagreb,Višnja Broqi, OIB 35093755829, Lanište 1 J,10000 Zagreb,GORAN TOMIĆ, BUKOVAČKA CESTA 331 A,10000 Zagreb,Nebojša Perić, OIB 17683491651, Baburičina Ulica 17,10000 Zagreb,Alen Jelovac, OIB 92213194197, Trg Kralja Tomislava 6,10000 Zagreb,Petar Klipić, OIB 72968154640, Pičmanova Ulica 5,10000 Zagreb,Maja Katana, OIB 98013783313, Ulica Milana Ogrizovića 2,10000 Zagreb,Goran Crepulja, OIB 18982056058, Špadići 78,52440 Poreč,Jelena Jozić, OIB 61368880664, Dankovečka Ulica 104,10000 Zagreb,Ela Mihovilović Brkić, OIB 71624369158, Prisavlje 10,10000 Zagreb,Miodrag Lesar, OIB 04182813536, Dolenica 12 F,10250 Lučko,Iris Cekuš Soltz, OIB 72558220282, Ulica Josipa Pupačića 4,10000 Zagreb,ORION ULAGANJA d.o.o. za usluge, OIB 45663810571, Jaruščica 11,10000 Zagreb,Milijana Vizjak, OIB 24053414429, Demšarova Ulica 41,10000 Zagreb,Snježana Šarić, OIB 81440476583, Ulica Grada Chicaga 4,10000 Zagreb,Ruža Santini, OIB 95280404750, Ivana Merza 8,23210 Turanj,TOP CLASS NEKRETNINE jednostavno društvo s ograničenom odgovornošću za gradnju i posredovanje u prometu nekretininama, OIB 71460389305, Ulica Karla Metikoša 3,10000 Zagreb</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Jaruščica 9,10000 Zagreb,Neven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 OIB 05965133878, Jaruščica 11,10000 Zagreb,RENATO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Selo,Goran Surla, OIB 69603850430, Lanište 1 G,10000 Zagreb,Ranko Tomašević, OIB 86778817194, Zamenhofova Ulica 6,10000 Zagreb,Veronika Grubišić, OIB 10961890432, Ulica Ivice Kičmanovića 22,10000 Zagreb,Jozo Jerković, OIB 16863827730, Jaruščica 5 A,10000 Zagreb,Sebastijan Paunović, OIB 71479698322, Ulica Vladimira Filakovca 5,10000 Zagreb,Dragan Josipović, OIB 05767821988, Milana Nemičića 19,44250 Petrinja,Maja Došlić Leš, OIB 75355077589, Frankopanska 1,35410 Batrina,Robert Gruber, OIB 72359897820, Štefanićeva Ulica 8,10000 Zagreb,Marija Pavletić, OIB 67403334435, Ulica Rudolfa Bićanića 16,10000 Zagreb,DARKO SMOLJAN, STADITTEIL NEUHAUSEN AMTACKERSTR METZINGEN,72555 STADITTEIL NEUHAUSEN AMTACKERSTR METZINGEN,Stipe Kljaić, OIB 04222923717, Jaruščica 5 A,10000 Zagreb,B MAMIĆ, Šestinski dol 135,10000 Zagreb,Mirjana Grubišić, OIB 71833983967, Trnava I. 51 A,10000 Zagreb,IVAN ČOP, Jaruščica 5/A,10000 Zagreb,Marinka Perić, OIB 11689582126, Filipa Macure 21,Banja Luka,Sanja Lazić, OIB 93538380913, Kralja Tomislava 17,33520 Slatina,Domagoj Šoše, OIB 76698290315, Logorište 19 A,47000 Karlovac,IMPALA TRGOVINA, društvo s ograničenom odgovornošću za trgovinu i usluge, OIB 74349957002, Ivana Keleka 83,10360 Sesvete,Martina Vuletić, OIB 73670201850, Kalabarovo Vrelo 12,10000 Zagreb,ANTO PERIĆ, BIHAĆKA 30 SESVETSKI KRALJEVEC,10360 Sesvete,Marjan Leši, OIB 77679532298, Stubička Ulica 91 A,10000 Zagreb,JOSIP VULETIĆ, ULICA ANÐELA NUIĆA 97,10000 Zagreb,Matija Jozić, OIB 63838897711, Štibrenska Ulica 1 A,10360 Sesvete,Anđelka Marijanović, OIB 50730779773, Trpinjska Ulica 3,10000 Zagreb,Marjan Bavčević, OIB 26538063798, Skradinska 3,21000 Split,Marijan Malekin, OIB 58644776096, Vrlička Ulica 63,21230 Sinj,DAJANA ANTONIJA BEBEK, JARUŠČICA 11,10000 Zagreb,Miro Šahinović, OIB 06143438724, Ulica Nike Grškovića 4,10000 Zagreb,OPERETA LEGALIZACIJA društvo s ograničenom odgovornošću za promet nekretnina, OIB 59459077421, Kranjčevićeva 53,10000 Zagreb,Josip Biočić, OIB 01933666749, Mendlova Ulica 7,10000 Zagreb,Fikret Osmanović, OIB 72517850145, Jaruščica 11,10000 Zagreb,Darko Šebalj, OIB 05296710885, Posavsko Vrbovo 89 A,10411 Vrbovo Posavsko,Jerko Huljev, OIB 18648097894, 4. Rakitski Odvojak 5,10437 Rakitje,Jakov Šošić, OIB 77618338351, Odeska 6,21000 Split,Jasmin Čaušević, OIB 18030083498, Čaklje 37,21327 Podgora,Franjo Kušević, OIB 46060556856, Lučelnica 87,10451 Lučelnica,Rina Broqi, OIB 27121995258, Horvaćanska Cesta 166,10000 Zagreb,IVAN KRALJ, V. VRBICE 15,10250 Lučko,Mladen Petrlić, OIB 88977535430, Ludbreška Ulica 10,10000 Zagreb,Zvonko Babić, OIB 70434924687, Jurice Muraia 2,40000 Čakovec,Zvjezdana Balen-Vuglač, OIB 41427375263, Marinići 80 B,51216 Marinići,HOJSKI NEKRETNINE društvo s ograničenom odgovornošću za proizvodnju, trgovinu i usluge, OIB 48954500679, Majdakova 45,10000 Zagreb,Dragana Drobac, OIB 50310836278, Cernik 225,51218 Cernik,METRO LIVING d.o.o. za trgovinu i usluge, OIB 18836443912, Sobolski put 16,10000 Zagreb,Martina Peričić, OIB 41096827899, Ulica Ivana Zahara 3,10000 Zagreb,Ivona Vuglač, OIB 68310426614, Marinići 80 B,51216 Marinići,Darko Acalinović, OIB 00614141617, Vladimira Nazora 90,21480 Vis,Sandra Prskalo, OIB 89797926066, Jablanovac 24,10000 Zagreb,Ranko Vukosavljević, OIB 51556794836, Kutnjački Put 6,10000 Zagreb,CENTAR VIZIJA d.o.o. za trgovinu, OIB 05417850582, Kranjčevićeva 53,10000 Zagreb,Stjepan Žuljić, OIB 86416796158, Sisačka 16,10410 Velika Gorica,AQUAMONT d.o.o. za graditeljstvo, trgovinu i usluge, OIB 85058985197, Sobolski put 16,10000 Zagreb,Dalibor Koljenik, OIB 32237070324, Koranska 8,31500 Našice,JOSIP PETRIČEVIĆ, ŠETALIŠTE 150. BRIGADE 8,10000 Zagreb,Dino Marjanović, OIB 94571187643, Ulica Ljudevita Posavskog 16,10000 Zagreb,Otilia Varoščić, OIB 29857255382, Jablanska Ulica 32,10000 Zagreb,Krešimir Flas, OIB 24601707285, Vlatka Mačeka 10,35000 Slavonski Brod,Ivanka Zubčić, OIB 81995032685, UL. HRVATSKIH BRANITELJA 7 (ranije: PRIDRAGA, PRIDRAGA, 104),23312 Pridraga,Sanja Šukunda, OIB 59006877827, Ulica Brune Bušića 3,10000 Zagreb,Martinna Lana Kordić, OIB 17298754112, Slavka Kolara 35,10410 Velika Gorica,BORIS JURIĆ, VIJENAC DINARE,31000 Osijek,Zlata Piler, OIB 13123416897, Ulica Nikole Pavića 34,10000 Zagreb,Ljubica Vidak, OIB 59045015690, Jaruščica 5 A,10000 Zagreb,Anđela Matanović, OIB 23863557391, Nova X 55,22202 Rogoznica,Petra Kovač, OIB 81818391740, Sopnički Odvojak 5 C,10000 Zagreb,Valentina Pavković, OIB 87067683188, Jaruščica 7 A,10000 Zagreb,Božidar Lokner, OIB 27430987328, Jaruščica 7 A,10000 Zagreb,Miroslav Jurković, OIB 54288805565, Razumov Breg 6,10435 Falašćak,Tea Kolić, OIB 41585198769, Luketići 55,47300 Zagorje,IVICA TOMIĆ, VRANIĆEVA 11,10000 Zagreb,JOSIP JELIĆ, SLAVKA KOLARA 35,10410 Velika Gorica,Magda Butorac, OIB 08583634020, Bana Jelačića 55,32221 Cerić,Vladimir Čavlović, OIB 56625730708, Ulica Anđela Gabrijela 19,32100 Vinkovci,Tatjana Mateković, OIB 74561760663, Medveščak 99,10000 Zagreb,Vesna Mladina, OIB 71801437335, Ozaljska Ulica 96,10000 Zagreb,Miroslav Šarić, OIB 25341165767, Jaruščica 7,10000 Zagreb,Vedran Juroš, OIB 63902441919, Ulica Kralja Petra Svačića 3,31000 Osijek,Nikola Klaić, OIB 48832374139, Lojenov Prilaz 10,10000 Zagreb,Boris Hipp, OIB 42112609273, ULICA BANA TEODORA PEJAČEVIĆA 9 (ranije: NAŠICE, AUGUSTA CESARCA, 9),31500 Našice,Robert Žunić, OIB 45515944422, Savska Opatovina 34,10000 Zagreb,STUDIO RENTAL d.o.o. za usluge, OIB 04132278774, Športska 25,10410 Novo Čiče,Darko Barišić, OIB 62519692888, Huzjanova Ulica 22,10000 Zagreb,Željko Borovička, OIB 56179447139, Barčev Trg 14,10000 Zagreb,Zdenko Tica, OIB 49584641587, Ulica Vladimira Nazora 18,34551 Lipik,Sabina Abdurahimi, OIB 67660387238, Kombolova Ulica 3,10000 Zagreb,Darije Petolas, OIB 10344917608, Fancevljev Prilaz 8,10000 Zagreb,Perica Mitrović, OIB 29538074286, Kardinala Alojzija Stepinca 35,31000 Osijek,Matija Špičić, OIB 02495519389, Špičićeva Ulica 4,10410 Mičevec,Natali Bogićević, OIB 84056119217, Cvjetno Naselje 14,10410 Velika Gorica,Filip Grilec, OIB 94471925962, Ulica Cvijete Zuzorić 53,10000 Zagreb,Zdenka Štern, OIB 32826205231, Oreškovićeva Ulica 6 V,10000 Zagreb,Vladimir Vrhovec, OIB 36459972653, Jaruščica 11,10000 Zagreb,Oliver Zorić, OIB 35822433380, Jaruščica 11,10000 Zagreb,Vjekoslav Caktaš, OIB 62953165590, Solinske Mladeži 69 A,21210 Solin,TOMISLAV MILIČEVIĆ, VELIKI POGANAC 5,48312 Veliki Poganac,Antun Galić, OIB 26954182575, Šetal.150.brigade Hrvat.vojske 1,10000 Zagreb,VRHUNSKA GRADNJA j.d.o.o. za usluge, OIB 44285161879, Havidićeva 16,10000 Zagreb,Božica Bronzović Arbanas, OIB 81109718920, Jaruščica 5 A,10000 Zagreb,Kristina Tadić, OIB 34964601979, Omladinska Ulica 26,10310 Ivanić-Grad,Bernardica Djapić, OIB 83416361565, Ulica Božidara Magovca 48,10000 Zagreb,Anita Zrinjan, OIB 45979512796, Medsave 26,10430 Medsave,MARKO MARTINOVIĆ, STENJEVEČKA 35,10000 Zagreb,NEKTUS INTERIJERI d.o.o. za usluge, OIB 87157825646, Ulica Vojina Bakića 2,10000 Zagreb,Josip Munđar, OIB 55396621716, Ulica Đurđice Agićeve 3,10000 Zagreb,Igor Bubnjić, OIB 68673320401, Prvomajska 11,43500 Daruvar,Branka Lozić, OIB 03377626486, Ulica Ferde Livadića 10,10290 Zaprešić,Marinko Ratković, OIB 54057243372, Škarnik 26,42223 Škarnik,Dominik Brkić, OIB 14406310871, Jaruščica 9 D,10000 Zagreb,Ljubica Žuljić, OIB 47641118940, Sisačka 16,10410 Velika Gorica,Ivan Tržić, OIB 88170432071, Franje Blažinca 29,10370 Kozinščak,DETONEX d.o.o. za trgovinu, OIB 84246899345, Horvaćanska cesta 23,10000 Zagreb,Vanna Bojović, OIB 83656206667, Bartolići 35,10000 Zagreb,Alan Jurković, OIB 53995301946, Topnička Ulica 10,10000 Zagreb,Branka Tomaško, OIB 93793808015, Grančarska Ulica V. Odvojak 2,10257 Kupinečki Kraljevec,Ilija Tufeković, OIB 85272849807, Savski Gaj Iii. 18,10000 Zagreb,Antun-Željko Gidi, OIB 68779306540, Jaruščica 5,10000 Zagreb,Višnja Broqi, OIB 35093755829, Lanište 1 J,10000 Zagreb,GORAN TOMIĆ, BUKOVAČKA CESTA 331 A,10000 Zagreb,Nebojša Perić, OIB 17683491651, Baburičina Ulica 17,10000 Zagreb,Alen Jelovac, OIB 92213194197, Trg Kralja Tomislava 6,10000 Zagreb,Petar Klipić, OIB 72968154640, Pičmanova Ulica 5,10000 Zagreb,Maja Katana, OIB 98013783313, Ulica Milana Ogrizovića 2,10000 Zagreb,Goran Crepulja, OIB 18982056058, Špadići 78,52440 Poreč,Jelena Jozić, OIB 61368880664, Dankovečka Ulica 104,10000 Zagreb,Ela Mihovilović Brkić, OIB 71624369158, Prisavlje 10,10000 Zagreb,Miodrag Lesar, OIB 04182813536, Dolenica 12 F,10250 Lučko,Iris Cekuš Soltz, OIB 72558220282, Ulica Josipa Pupačića 4,10000 Zagreb,ORION ULAGANJA d.o.o. za usluge, OIB 45663810571, Jaruščica 11,10000 Zagreb,Milijana Vizjak, OIB 24053414429, Demšarova Ulica 41,10000 Zagreb,Snježana Šarić, OIB 81440476583, Ulica Grada Chicaga 4,10000 Zagreb,Ruža Santini, OIB 95280404750, Ivana Merza 8,23210 Turanj,TOP CLASS NEKRETNINE jednostavno društvo s ograničenom odgovornošću za gradnju i posredovanje u prometu nekretininama, OIB 71460389305, Ulica Karla Metikoša 3,10000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Arbanas,Goran Surla,Ranko Tomašević,Veronika Grubišić,Jozo Jerković,Sebastijan Paunović,Dragan Josipović,Maja Došlić Leš,Robert Gruber,Marija Pavletić,DARKO SMOLJAN,Stipe Kljaić,B MAMIĆ,Mirjana Grubišić,IVAN ČOP,Marinka Perić,Sanja Lazić,Domagoj Šoše,IMPALA TRGOVINA, društvo s ograničenom odgovornošću za trgovinu i usluge,Martina Vuletić,ANTO PERIĆ,Marjan Leši,JOSIP VULETIĆ,Matija Jozić,Anđelka Marijanović,Marjan Bavčević,Marijan Malekin,DAJANA ANTONIJA BEBEK,Miro Šahinović,OPERETA LEGALIZACIJA društvo s ograničenom odgovornošću za promet nekretnina,Josip Biočić,Fikret Osmanović,Darko Šebalj,Jerko Huljev,Jakov Šošić,Jasmin Čaušević,Franjo Kušević,Rina Broqi,IVAN KRALJ,Mladen Petrlić,Zvonko Babić,Zvjezdana Balen-Vuglač,HOJSKI NEKRETNINE društvo s ograničenom odgovornošću za proizvodnju, trgovinu i usluge,Dragana Drobac,METRO LIVING d.o.o. za trgovinu i usluge,Martina Peričić,Ivona Vuglač,Darko Acalinović,Sandra Prskalo,Ranko Vukosavljević,CENTAR VIZIJA d.o.o. za trgovinu,Stjepan Žuljić,AQUAMONT d.o.o. za graditeljstvo, trgovinu i usluge,Dalibor Koljenik,JOSIP PETRIČEVIĆ,Dino Marjanović,Otilia Varoščić,Krešimir Flas,Ivanka Zubčić,Sanja Šukunda,Martinna Lana Kordić,BORIS JURIĆ,Zlata Piler,Ljubica Vidak,Anđela Matanović,Petra Kovač,Valentina Pavković,Božidar Lokner,Miroslav Jurković,Tea Kolić,IVICA TOMIĆ,JOSIP JELIĆ,Magda Butorac,Vladimir Čavlović,Tatjana Mateković,Vesna Mladina,Miroslav Šarić,Vedran Juroš,Nikola Klaić,Boris Hipp,Robert Žunić,STUDIO RENTAL d.o.o. za usluge,Darko Barišić,Željko Borovička,Zdenko Tica,Sabina Abdurahimi,Darije Petolas,Perica Mitrović,Matija Špičić,Natali Bogićević,Filip Grilec,Zdenka Štern,Vladimir Vrhovec,Oliver Zorić,Vjekoslav Caktaš,TOMISLAV MILIČEVIĆ,Antun Galić,VRHUNSKA GRADNJA j.d.o.o. za usluge,Božica Bronzović Arbanas,Kristina Tadić,Bernardica Djapić,Anita Zrinjan,MARKO MARTINOVIĆ,NEKTUS INTERIJERI d.o.o. za usluge,Josip Munđar,Igor Bubnjić,Branka Lozić,Marinko Ratković,Dominik Brkić,Ljubica Žuljić,Ivan Tržić,DETONEX d.o.o. za trgovinu,Vanna Bojović,Alan Jurković,Branka Tomaško,Ilija Tufeković,Antun-Željko Gidi,Višnja Broqi,GORAN TOMIĆ,Nebojša Perić,Alen Jelovac,Petar Klipić,Maja Katana,Goran Crepulja,Jelena Jozić,Ela Mihovilović Brkić,Miodrag Lesar,Iris Cekuš Soltz,ORION ULAGANJA d.o.o. za usluge,Milijana Vizjak,Snježana Šarić,Ruža Santini,TOP CLASS NEKRETNINE jednostavno društvo s ograničenom odgovornošću za gradnju i posredovanje u prometu nekretininama</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Arbanas,Goran Surla,Ranko Tomašević,Veronika Grubišić,Jozo Jerković,Sebastijan Paunović,Dragan Josipović,Maja Došlić Leš,Robert Gruber,Marija Pavletić,DARKO SMOLJAN,Stipe Kljaić,B MAMIĆ,Mirjana Grubišić,IVAN ČOP,Marinka Perić,Sanja Lazić,Domagoj Šoše,IMPALA TRGOVINA, društvo s ograničenom odgovornošću za trgovinu i usluge,Martina Vuletić,ANTO PERIĆ,Marjan Leši,JOSIP VULETIĆ,Matija Jozić,Anđelka Marijanović,Marjan Bavčević,Marijan Malekin,DAJANA ANTONIJA BEBEK,Miro Šahinović,OPERETA LEGALIZACIJA društvo s ograničenom odgovornošću za promet nekretnina,Josip Biočić,Fikret Osmanović,Darko Šebalj,Jerko Huljev,Jakov Šošić,Jasmin Čaušević,Franjo Kušević,Rina Broqi,IVAN KRALJ,Mladen Petrlić,Zvonko Babić,Zvjezdana Balen-Vuglač,HOJSKI NEKRETNINE društvo s ograničenom odgovornošću za proizvodnju, trgovinu i usluge,Dragana Drobac,METRO LIVING d.o.o. za trgovinu i usluge,Martina Peričić,Ivona Vuglač,Darko Acalinović,Sandra Prskalo,Ranko Vukosavljević,CENTAR VIZIJA d.o.o. za trgovinu,Stjepan Žuljić,AQUAMONT d.o.o. za graditeljstvo, trgovinu i usluge,Dalibor Koljenik,JOSIP PETRIČEVIĆ,Dino Marjanović,Otilia Varoščić,Krešimir Flas,Ivanka Zubčić,Sanja Šukunda,Martinna Lana Kordić,BORIS JURIĆ,Zlata Piler,Ljubica Vidak,Anđela Matanović,Petra Kovač,Valentina Pavković,Božidar Lokner,Miroslav Jurković,Tea Kolić,IVICA TOMIĆ,JOSIP JELIĆ,Magda Butorac,Vladimir Čavlović,Tatjana Mateković,Vesna Mladina,Miroslav Šarić,Vedran Juroš,Nikola Klaić,Boris Hipp,Robert Žunić,STUDIO RENTAL d.o.o. za usluge,Darko Barišić,Željko Borovička,Zdenko Tica,Sabina Abdurahimi,Darije Petolas,Perica Mitrović,Matija Špičić,Natali Bogićević,Filip Grilec,Zdenka Štern,Vladimir Vrhovec,Oliver Zorić,Vjekoslav Caktaš,TOMISLAV MILIČEVIĆ,Antun Galić,VRHUNSKA GRADNJA j.d.o.o. za usluge,Božica Bronzović Arbanas,Kristina Tadić,Bernardica Djapić,Anita Zrinjan,MARKO MARTINOVIĆ,NEKTUS INTERIJERI d.o.o. za usluge,Josip Munđar,Igor Bubnjić,Branka Lozić,Marinko Ratković,Dominik Brkić,Ljubica Žuljić,Ivan Tržić,DETONEX d.o.o. za trgovinu,Vanna Bojović,Alan Jurković,Branka Tomaško,Ilija Tufeković,Antun-Željko Gidi,Višnja Broqi,GORAN TOMIĆ,Nebojša Perić,Alen Jelovac,Petar Klipić,Maja Katana,Goran Crepulja,Jelena Jozić,Ela Mihovilović Brkić,Miodrag Lesar,Iris Cekuš Soltz,ORION ULAGANJA d.o.o. za usluge,Milijana Vizjak,Snježana Šarić,Ruža Santini,TOP CLASS NEKRETNINE jednostavno društvo s ograničenom odgovornošću za gradnju i posredovanje u prometu nekretininama</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 OIB 05965133878,RENATO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74403699021,Goran Surla, OIB 69603850430,Ranko Tomašević, OIB 86778817194,Veronika Grubišić, OIB 10961890432,Jozo Jerković, OIB 16863827730,Sebastijan Paunović, OIB 71479698322,Dragan Josipović, OIB 05767821988,Maja Došlić Leš, OIB 75355077589,Robert Gruber, OIB 72359897820,Marija Pavletić, OIB 67403334435,DARKO SMOLJAN,Stipe Kljaić, OIB 04222923717,B MAMIĆ,Mirjana Grubišić, OIB 71833983967,IVAN ČOP,Marinka Perić, OIB 11689582126,Sanja Lazić, OIB 93538380913,Domagoj Šoše, OIB 76698290315,IMPALA TRGOVINA, društvo s ograničenom odgovornošću za trgovinu i usluge, OIB 74349957002,Martina Vuletić, OIB 73670201850,ANTO PERIĆ,Marjan Leši, OIB 77679532298,JOSIP VULETIĆ,Matija Jozić, OIB 63838897711,Anđelka Marijanović, OIB 50730779773,Marjan Bavčević, OIB 26538063798,Marijan Malekin, OIB 58644776096,DAJANA ANTONIJA BEBEK,Miro Šahinović, OIB 06143438724,OPERETA LEGALIZACIJA društvo s ograničenom odgovornošću za promet nekretnina, OIB 59459077421,Josip Biočić, OIB 01933666749,Fikret Osmanović, OIB 72517850145,Darko Šebalj, OIB 05296710885,Jerko Huljev, OIB 18648097894,Jakov Šošić, OIB 77618338351,Jasmin Čaušević, OIB 18030083498,Franjo Kušević, OIB 46060556856,Rina Broqi, OIB 27121995258,IVAN KRALJ,Mladen Petrlić, OIB 88977535430,Zvonko Babić, OIB 70434924687,Zvjezdana Balen-Vuglač, OIB 41427375263,HOJSKI NEKRETNINE društvo s ograničenom odgovornošću za proizvodnju, trgovinu i usluge, OIB 48954500679,Dragana Drobac, OIB 50310836278,METRO LIVING d.o.o. za trgovinu i usluge, OIB 18836443912,Martina Peričić, OIB 41096827899,Ivona Vuglač, OIB 68310426614,Darko Acalinović, OIB 00614141617,Sandra Prskalo, OIB 89797926066,Ranko Vukosavljević, OIB 51556794836,CENTAR VIZIJA d.o.o. za trgovinu, OIB 05417850582,Stjepan Žuljić, OIB 86416796158,AQUAMONT d.o.o. za graditeljstvo, trgovinu i usluge, OIB 85058985197,Dalibor Koljenik, OIB 32237070324,JOSIP PETRIČEVIĆ,Dino Marjanović, OIB 94571187643,Otilia Varoščić, OIB 29857255382,Krešimir Flas, OIB 24601707285,Ivanka Zubčić, OIB 81995032685,Sanja Šukunda, OIB 59006877827,Martinna Lana Kordić, OIB 17298754112,BORIS JURIĆ,Zlata Piler, OIB 13123416897,Ljubica Vidak, OIB 59045015690,Anđela Matanović, OIB 23863557391,Petra Kovač, OIB 81818391740,Valentina Pavković, OIB 87067683188,Božidar Lokner, OIB 27430987328,Miroslav Jurković, OIB 54288805565,Tea Kolić, OIB 41585198769,IVICA TOMIĆ,JOSIP JELIĆ,Magda Butorac, OIB 08583634020,Vladimir Čavlović, OIB 56625730708,Tatjana Mateković, OIB 74561760663,Vesna Mladina, OIB 71801437335,Miroslav Šarić, OIB 25341165767,Vedran Juroš, OIB 63902441919,Nikola Klaić, OIB 48832374139,Boris Hipp, OIB 42112609273,Robert Žunić, OIB 45515944422,STUDIO RENTAL d.o.o. za usluge, OIB 04132278774,Darko Barišić, OIB 62519692888,Željko Borovička, OIB 56179447139,Zdenko Tica, OIB 49584641587,Sabina Abdurahimi, OIB 67660387238,Darije Petolas, OIB 10344917608,Perica Mitrović, OIB 29538074286,Matija Špičić, OIB 02495519389,Natali Bogićević, OIB 84056119217,Filip Grilec, OIB 94471925962,Zdenka Štern, OIB 32826205231,Vladimir Vrhovec, OIB 36459972653,Oliver Zorić, OIB 35822433380,Vjekoslav Caktaš, OIB 62953165590,TOMISLAV MILIČEVIĆ,Antun Galić, OIB 26954182575,VRHUNSKA GRADNJA j.d.o.o. za usluge, OIB 44285161879,Božica Bronzović Arbanas, OIB 81109718920,Kristina Tadić, OIB 34964601979,Bernardica Djapić, OIB 83416361565,Anita Zrinjan, OIB 45979512796,MARKO MARTINOVIĆ,NEKTUS INTERIJERI d.o.o. za usluge, OIB 87157825646,Josip Munđar, OIB 55396621716,Igor Bubnjić, OIB 68673320401,Branka Lozić, OIB 03377626486,Marinko Ratković, OIB 54057243372,Dominik Brkić, OIB 14406310871,Ljubica Žuljić, OIB 47641118940,Ivan Tržić, OIB 88170432071,DETONEX d.o.o. za trgovinu, OIB 84246899345,Vanna Bojović, OIB 83656206667,Alan Jurković, OIB 53995301946,Branka Tomaško, OIB 93793808015,Ilija Tufeković, OIB 85272849807,Antun-Željko Gidi, OIB 68779306540,Višnja Broqi, OIB 35093755829,GORAN TOMIĆ,Nebojša Perić, OIB 17683491651,Alen Jelovac, OIB 92213194197,Petar Klipić, OIB 72968154640,Maja Katana, OIB 98013783313,Goran Crepulja, OIB 18982056058,Jelena Jozić, OIB 61368880664,Ela Mihovilović Brkić, OIB 71624369158,Miodrag Lesar, OIB 04182813536,Iris Cekuš Soltz, OIB 72558220282,ORION ULAGANJA d.o.o. za usluge, OIB 45663810571,Milijana Vizjak, OIB 24053414429,Snježana Šarić, OIB 81440476583,Ruža Santini, OIB 95280404750,TOP CLASS NEKRETNINE jednostavno društvo s ograničenom odgovornošću za gradnju i posredovanje u prometu nekretininama, OIB 71460389305</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 OIB 05965133878,RENATO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74403699021,Goran Surla, OIB 69603850430,Ranko Tomašević, OIB 86778817194,Veronika Grubišić, OIB 10961890432,Jozo Jerković, OIB 16863827730,Sebastijan Paunović, OIB 71479698322,Dragan Josipović, OIB 05767821988,Maja Došlić Leš, OIB 75355077589,Robert Gruber, OIB 72359897820,Marija Pavletić, OIB 67403334435,DARKO SMOLJAN,Stipe Kljaić, OIB 04222923717,B MAMIĆ,Mirjana Grubišić, OIB 71833983967,IVAN ČOP,Marinka Perić, OIB 11689582126,Sanja Lazić, OIB 93538380913,Domagoj Šoše, OIB 76698290315,IMPALA TRGOVINA, društvo s ograničenom odgovornošću za trgovinu i usluge, OIB 74349957002,Martina Vuletić, OIB 73670201850,ANTO PERIĆ,Marjan Leši, OIB 77679532298,JOSIP VULETIĆ,Matija Jozić, OIB 63838897711,Anđelka Marijanović, OIB 50730779773,Marjan Bavčević, OIB 26538063798,Marijan Malekin, OIB 58644776096,DAJANA ANTONIJA BEBEK,Miro Šahinović, OIB 06143438724,OPERETA LEGALIZACIJA društvo s ograničenom odgovornošću za promet nekretnina, OIB 59459077421,Josip Biočić, OIB 01933666749,Fikret Osmanović, OIB 72517850145,Darko Šebalj, OIB 05296710885,Jerko Huljev, OIB 18648097894,Jakov Šošić, OIB 77618338351,Jasmin Čaušević, OIB 18030083498,Franjo Kušević, OIB 46060556856,Rina Broqi, OIB 27121995258,IVAN KRALJ,Mladen Petrlić, OIB 88977535430,Zvonko Babić, OIB 70434924687,Zvjezdana Balen-Vuglač, OIB 41427375263,HOJSKI NEKRETNINE društvo s ograničenom odgovornošću za proizvodnju, trgovinu i usluge, OIB 48954500679,Dragana Drobac, OIB 50310836278,METRO LIVING d.o.o. za trgovinu i usluge, OIB 18836443912,Martina Peričić, OIB 41096827899,Ivona Vuglač, OIB 68310426614,Darko Acalinović, OIB 00614141617,Sandra Prskalo, OIB 89797926066,Ranko Vukosavljević, OIB 51556794836,CENTAR VIZIJA d.o.o. za trgovinu, OIB 05417850582,Stjepan Žuljić, OIB 86416796158,AQUAMONT d.o.o. za graditeljstvo, trgovinu i usluge, OIB 85058985197,Dalibor Koljenik, OIB 32237070324,JOSIP PETRIČEVIĆ,Dino Marjanović, OIB 94571187643,Otilia Varoščić, OIB 29857255382,Krešimir Flas, OIB 24601707285,Ivanka Zubčić, OIB 81995032685,Sanja Šukunda, OIB 59006877827,Martinna Lana Kordić, OIB 17298754112,BORIS JURIĆ,Zlata Piler, OIB 13123416897,Ljubica Vidak, OIB 59045015690,Anđela Matanović, OIB 23863557391,Petra Kovač, OIB 81818391740,Valentina Pavković, OIB 87067683188,Božidar Lokner, OIB 27430987328,Miroslav Jurković, OIB 54288805565,Tea Kolić, OIB 41585198769,IVICA TOMIĆ,JOSIP JELIĆ,Magda Butorac, OIB 08583634020,Vladimir Čavlović, OIB 56625730708,Tatjana Mateković, OIB 74561760663,Vesna Mladina, OIB 71801437335,Miroslav Šarić, OIB 25341165767,Vedran Juroš, OIB 63902441919,Nikola Klaić, OIB 48832374139,Boris Hipp, OIB 42112609273,Robert Žunić, OIB 45515944422,STUDIO RENTAL d.o.o. za usluge, OIB 04132278774,Darko Barišić, OIB 62519692888,Željko Borovička, OIB 56179447139,Zdenko Tica, OIB 49584641587,Sabina Abdurahimi, OIB 67660387238,Darije Petolas, OIB 10344917608,Perica Mitrović, OIB 29538074286,Matija Špičić, OIB 02495519389,Natali Bogićević, OIB 84056119217,Filip Grilec, OIB 94471925962,Zdenka Štern, OIB 32826205231,Vladimir Vrhovec, OIB 36459972653,Oliver Zorić, OIB 35822433380,Vjekoslav Caktaš, OIB 62953165590,TOMISLAV MILIČEVIĆ,Antun Galić, OIB 26954182575,VRHUNSKA GRADNJA j.d.o.o. za usluge, OIB 44285161879,Božica Bronzović Arbanas, OIB 81109718920,Kristina Tadić, OIB 34964601979,Bernardica Djapić, OIB 83416361565,Anita Zrinjan, OIB 45979512796,MARKO MARTINOVIĆ,NEKTUS INTERIJERI d.o.o. za usluge, OIB 87157825646,Josip Munđar, OIB 55396621716,Igor Bubnjić, OIB 68673320401,Branka Lozić, OIB 03377626486,Marinko Ratković, OIB 54057243372,Dominik Brkić, OIB 14406310871,Ljubica Žuljić, OIB 47641118940,Ivan Tržić, OIB 88170432071,DETONEX d.o.o. za trgovinu, OIB 84246899345,Vanna Bojović, OIB 83656206667,Alan Jurković, OIB 53995301946,Branka Tomaško, OIB 93793808015,Ilija Tufeković, OIB 85272849807,Antun-Željko Gidi, OIB 68779306540,Višnja Broqi, OIB 35093755829,GORAN TOMIĆ,Nebojša Perić, OIB 17683491651,Alen Jelovac, OIB 92213194197,Petar Klipić, OIB 72968154640,Maja Katana, OIB 98013783313,Goran Crepulja, OIB 18982056058,Jelena Jozić, OIB 61368880664,Ela Mihovilović Brkić, OIB 71624369158,Miodrag Lesar, OIB 04182813536,Iris Cekuš Soltz, OIB 72558220282,ORION ULAGANJA d.o.o. za usluge, OIB 45663810571,Milijana Vizjak, OIB 24053414429,Snježana Šarić, OIB 81440476583,Ruža Santini, OIB 95280404750,TOP CLASS NEKRETNINE jednostavno društvo s ograničenom odgovornošću za gradnju i posredovanje u prometu nekretininama, OIB 71460389305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 - R. Raduka</izvorni_sadrzaj>
    <derivirana_varijabla naziv="DomainObject.Predmet.TrenutnaLokacijaSpisa.Naziv_1">31. - R. Raduka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Fuček</izvorni_sadrzaj>
    <derivirana_varijabla naziv="DomainObject.Predmet.Zapisnicar_1">Monika Fuček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 zastupanog po punomoćniku Jurica Reberski</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tem>ORION ULAGANJA d.o.o. za usluge</item>
      <item>Milijana Vizjak</item>
      <item>Snježana Šarić</item>
      <item>Ruža Santini</item>
      <item>TOP CLASS NEKRETNINE jednostavno društvo s ograničenom odgovornošću za gradnju i posredovanje u prometu nekretininama</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 zastupanog po punomoćniku Jurica Reberski</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tem>ORION ULAGANJA d.o.o. za usluge</item>
      <item>Milijana Vizjak</item>
      <item>Snježana Šarić</item>
      <item>Ruža Santini</item>
      <item>TOP CLASS NEKRETNINE jednostavno društvo s ograničenom odgovornošću za gradnju i posredovanje u prometu nekretininama</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 OIB 05965133878</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tem>Ranko Tomašević, OIB 86778817194</item>
      <item>Veronika Grubišić, OIB 10961890432</item>
      <item>Jozo Jerković, OIB 16863827730</item>
      <item>Sebastijan Paunović, OIB 71479698322</item>
      <item>Dragan Josipović, OIB 05767821988</item>
      <item>Maja Došlić Leš, OIB 75355077589</item>
      <item>Robert Gruber, OIB 72359897820</item>
      <item>Marija Pavletić, OIB 67403334435</item>
      <item>DARKO SMOLJAN</item>
      <item>Stipe Kljaić, OIB 04222923717</item>
      <item>B MAMIĆ</item>
      <item>Mirjana Grubišić, OIB 71833983967</item>
      <item>IVAN ČOP</item>
      <item>Marinka Perić, OIB 11689582126</item>
      <item>Sanja Lazić, OIB 93538380913</item>
      <item>Domagoj Šoše, OIB 76698290315</item>
      <item>IMPALA TRGOVINA, društvo s ograničenom odgovornošću za trgovinu i usluge, OIB 74349957002</item>
      <item>Martina Vuletić, OIB 73670201850</item>
      <item>ANTO PERIĆ</item>
      <item>Marjan Leši, OIB 77679532298</item>
      <item>JOSIP VULETIĆ</item>
      <item>Matija Jozić, OIB 63838897711</item>
      <item>Anđelka Marijanović, OIB 50730779773</item>
      <item>Marjan Bavčević, OIB 26538063798</item>
      <item>Marijan Malekin, OIB 58644776096</item>
      <item>DAJANA ANTONIJA BEBEK</item>
      <item>Miro Šahinović, OIB 06143438724</item>
      <item>OPERETA LEGALIZACIJA društvo s ograničenom odgovornošću za promet nekretnina, OIB 59459077421</item>
      <item>Josip Biočić, OIB 01933666749</item>
      <item>Fikret Osmanović, OIB 72517850145</item>
      <item>Darko Šebalj, OIB 05296710885</item>
      <item>Jerko Huljev, OIB 18648097894</item>
      <item>Jakov Šošić, OIB 77618338351</item>
      <item>Jasmin Čaušević, OIB 18030083498</item>
      <item>Franjo Kušević, OIB 46060556856</item>
      <item>Rina Broqi, OIB 27121995258</item>
      <item>IVAN KRALJ</item>
      <item>Mladen Petrlić, OIB 88977535430</item>
      <item>Zvonko Babić, OIB 70434924687</item>
      <item>Zvjezdana Balen-Vuglač, OIB 41427375263</item>
      <item>HOJSKI NEKRETNINE društvo s ograničenom odgovornošću za proizvodnju, trgovinu i usluge, OIB 48954500679</item>
      <item>Dragana Drobac, OIB 50310836278</item>
      <item>METRO LIVING d.o.o. za trgovinu i usluge, OIB 18836443912 zastupanog po punomoćniku Jurica Reberski</item>
      <item>Martina Peričić, OIB 41096827899</item>
      <item>Ivona Vuglač, OIB 68310426614</item>
      <item>Darko Acalinović, OIB 00614141617</item>
      <item>Sandra Prskalo, OIB 89797926066</item>
      <item>Ranko Vukosavljević, OIB 51556794836</item>
      <item>CENTAR VIZIJA d.o.o. za trgovinu, OIB 05417850582</item>
      <item>Stjepan Žuljić, OIB 86416796158</item>
      <item>AQUAMONT d.o.o. za graditeljstvo, trgovinu i usluge, OIB 85058985197</item>
      <item>Dalibor Koljenik, OIB 32237070324</item>
      <item>JOSIP PETRIČEVIĆ</item>
      <item>Dino Marjanović, OIB 94571187643</item>
      <item>Otilia Varoščić, OIB 29857255382</item>
      <item>Krešimir Flas, OIB 24601707285</item>
      <item>Ivanka Zubčić, OIB 81995032685</item>
      <item>Sanja Šukunda, OIB 59006877827</item>
      <item>Martinna Lana Kordić, OIB 17298754112</item>
      <item>BORIS JURIĆ</item>
      <item>Zlata Piler, OIB 13123416897</item>
      <item>Ljubica Vidak, OIB 59045015690</item>
      <item>Anđela Matanović, OIB 23863557391</item>
      <item>Petra Kovač, OIB 81818391740</item>
      <item>Valentina Pavković, OIB 87067683188</item>
      <item>Božidar Lokner, OIB 27430987328</item>
      <item>Miroslav Jurković, OIB 54288805565</item>
      <item>Tea Kolić, OIB 41585198769</item>
      <item>IVICA TOMIĆ</item>
      <item>JOSIP JELIĆ</item>
      <item>Magda Butorac, OIB 08583634020</item>
      <item>Vladimir Čavlović, OIB 56625730708</item>
      <item>Tatjana Mateković, OIB 74561760663</item>
      <item>Vesna Mladina, OIB 71801437335</item>
      <item>Miroslav Šarić, OIB 25341165767</item>
      <item>Vedran Juroš, OIB 63902441919</item>
      <item>Nikola Klaić, OIB 48832374139</item>
      <item>Boris Hipp, OIB 42112609273</item>
      <item>Robert Žunić, OIB 45515944422</item>
      <item>STUDIO RENTAL d.o.o. za usluge, OIB 04132278774</item>
      <item>Darko Barišić, OIB 62519692888</item>
      <item>Željko Borovička, OIB 56179447139</item>
      <item>Zdenko Tica, OIB 49584641587</item>
      <item>Sabina Abdurahimi, OIB 67660387238</item>
      <item>Darije Petolas, OIB 10344917608</item>
      <item>Perica Mitrović, OIB 29538074286</item>
      <item>Matija Špičić, OIB 02495519389</item>
      <item>Natali Bogićević, OIB 84056119217</item>
      <item>Filip Grilec, OIB 94471925962</item>
      <item>Zdenka Štern, OIB 32826205231</item>
      <item>Vladimir Vrhovec, OIB 36459972653</item>
      <item>Oliver Zorić, OIB 35822433380</item>
      <item>Vjekoslav Caktaš, OIB 62953165590</item>
      <item>TOMISLAV MILIČEVIĆ</item>
      <item>Antun Galić, OIB 26954182575</item>
      <item>VRHUNSKA GRADNJA j.d.o.o. za usluge, OIB 44285161879</item>
      <item>Božica Bronzović Arbanas, OIB 81109718920</item>
      <item>Kristina Tadić, OIB 34964601979</item>
      <item>Bernardica Djapić, OIB 83416361565</item>
      <item>Anita Zrinjan, OIB 45979512796</item>
      <item>MARKO MARTINOVIĆ</item>
      <item>NEKTUS INTERIJERI d.o.o. za usluge, OIB 87157825646</item>
      <item>Josip Munđar, OIB 55396621716</item>
      <item>Igor Bubnjić, OIB 68673320401</item>
      <item>Branka Lozić, OIB 03377626486</item>
      <item>Marinko Ratković, OIB 54057243372</item>
      <item>Dominik Brkić, OIB 14406310871</item>
      <item>Ljubica Žuljić, OIB 47641118940</item>
      <item>Ivan Tržić, OIB 88170432071</item>
      <item>DETONEX d.o.o. za trgovinu, OIB 84246899345</item>
      <item>Vanna Bojović, OIB 83656206667</item>
      <item>Alan Jurković, OIB 53995301946</item>
      <item>Branka Tomaško, OIB 93793808015</item>
      <item>Ilija Tufeković, OIB 85272849807</item>
      <item>Antun-Željko Gidi, OIB 68779306540</item>
      <item>Višnja Broqi, OIB 35093755829</item>
      <item>GORAN TOMIĆ</item>
      <item>Nebojša Perić, OIB 17683491651</item>
      <item>Alen Jelovac, OIB 92213194197</item>
      <item>Petar Klipić, OIB 72968154640</item>
      <item>Maja Katana, OIB 98013783313</item>
      <item>Goran Crepulja, OIB 18982056058</item>
      <item>Jelena Jozić, OIB 61368880664</item>
      <item>Ela Mihovilović Brkić, OIB 71624369158</item>
      <item>Miodrag Lesar, OIB 04182813536</item>
      <item>Iris Cekuš Soltz, OIB 72558220282</item>
      <item>ORION ULAGANJA d.o.o. za usluge, OIB 45663810571</item>
      <item>Milijana Vizjak, OIB 24053414429</item>
      <item>Snježana Šarić, OIB 81440476583</item>
      <item>Ruža Santini, OIB 95280404750</item>
      <item>TOP CLASS NEKRETNINE jednostavno društvo s ograničenom odgovornošću za gradnju i posredovanje u prometu nekretininama, OIB 71460389305</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 OIB 05965133878</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tem>Ranko Tomašević, OIB 86778817194</item>
      <item>Veronika Grubišić, OIB 10961890432</item>
      <item>Jozo Jerković, OIB 16863827730</item>
      <item>Sebastijan Paunović, OIB 71479698322</item>
      <item>Dragan Josipović, OIB 05767821988</item>
      <item>Maja Došlić Leš, OIB 75355077589</item>
      <item>Robert Gruber, OIB 72359897820</item>
      <item>Marija Pavletić, OIB 67403334435</item>
      <item>DARKO SMOLJAN</item>
      <item>Stipe Kljaić, OIB 04222923717</item>
      <item>B MAMIĆ</item>
      <item>Mirjana Grubišić, OIB 71833983967</item>
      <item>IVAN ČOP</item>
      <item>Marinka Perić, OIB 11689582126</item>
      <item>Sanja Lazić, OIB 93538380913</item>
      <item>Domagoj Šoše, OIB 76698290315</item>
      <item>IMPALA TRGOVINA, društvo s ograničenom odgovornošću za trgovinu i usluge, OIB 74349957002</item>
      <item>Martina Vuletić, OIB 73670201850</item>
      <item>ANTO PERIĆ</item>
      <item>Marjan Leši, OIB 77679532298</item>
      <item>JOSIP VULETIĆ</item>
      <item>Matija Jozić, OIB 63838897711</item>
      <item>Anđelka Marijanović, OIB 50730779773</item>
      <item>Marjan Bavčević, OIB 26538063798</item>
      <item>Marijan Malekin, OIB 58644776096</item>
      <item>DAJANA ANTONIJA BEBEK</item>
      <item>Miro Šahinović, OIB 06143438724</item>
      <item>OPERETA LEGALIZACIJA društvo s ograničenom odgovornošću za promet nekretnina, OIB 59459077421</item>
      <item>Josip Biočić, OIB 01933666749</item>
      <item>Fikret Osmanović, OIB 72517850145</item>
      <item>Darko Šebalj, OIB 05296710885</item>
      <item>Jerko Huljev, OIB 18648097894</item>
      <item>Jakov Šošić, OIB 77618338351</item>
      <item>Jasmin Čaušević, OIB 18030083498</item>
      <item>Franjo Kušević, OIB 46060556856</item>
      <item>Rina Broqi, OIB 27121995258</item>
      <item>IVAN KRALJ</item>
      <item>Mladen Petrlić, OIB 88977535430</item>
      <item>Zvonko Babić, OIB 70434924687</item>
      <item>Zvjezdana Balen-Vuglač, OIB 41427375263</item>
      <item>HOJSKI NEKRETNINE društvo s ograničenom odgovornošću za proizvodnju, trgovinu i usluge, OIB 48954500679</item>
      <item>Dragana Drobac, OIB 50310836278</item>
      <item>METRO LIVING d.o.o. za trgovinu i usluge, OIB 18836443912 zastupanog po punomoćniku Jurica Reberski</item>
      <item>Martina Peričić, OIB 41096827899</item>
      <item>Ivona Vuglač, OIB 68310426614</item>
      <item>Darko Acalinović, OIB 00614141617</item>
      <item>Sandra Prskalo, OIB 89797926066</item>
      <item>Ranko Vukosavljević, OIB 51556794836</item>
      <item>CENTAR VIZIJA d.o.o. za trgovinu, OIB 05417850582</item>
      <item>Stjepan Žuljić, OIB 86416796158</item>
      <item>AQUAMONT d.o.o. za graditeljstvo, trgovinu i usluge, OIB 85058985197</item>
      <item>Dalibor Koljenik, OIB 32237070324</item>
      <item>JOSIP PETRIČEVIĆ</item>
      <item>Dino Marjanović, OIB 94571187643</item>
      <item>Otilia Varoščić, OIB 29857255382</item>
      <item>Krešimir Flas, OIB 24601707285</item>
      <item>Ivanka Zubčić, OIB 81995032685</item>
      <item>Sanja Šukunda, OIB 59006877827</item>
      <item>Martinna Lana Kordić, OIB 17298754112</item>
      <item>BORIS JURIĆ</item>
      <item>Zlata Piler, OIB 13123416897</item>
      <item>Ljubica Vidak, OIB 59045015690</item>
      <item>Anđela Matanović, OIB 23863557391</item>
      <item>Petra Kovač, OIB 81818391740</item>
      <item>Valentina Pavković, OIB 87067683188</item>
      <item>Božidar Lokner, OIB 27430987328</item>
      <item>Miroslav Jurković, OIB 54288805565</item>
      <item>Tea Kolić, OIB 41585198769</item>
      <item>IVICA TOMIĆ</item>
      <item>JOSIP JELIĆ</item>
      <item>Magda Butorac, OIB 08583634020</item>
      <item>Vladimir Čavlović, OIB 56625730708</item>
      <item>Tatjana Mateković, OIB 74561760663</item>
      <item>Vesna Mladina, OIB 71801437335</item>
      <item>Miroslav Šarić, OIB 25341165767</item>
      <item>Vedran Juroš, OIB 63902441919</item>
      <item>Nikola Klaić, OIB 48832374139</item>
      <item>Boris Hipp, OIB 42112609273</item>
      <item>Robert Žunić, OIB 45515944422</item>
      <item>STUDIO RENTAL d.o.o. za usluge, OIB 04132278774</item>
      <item>Darko Barišić, OIB 62519692888</item>
      <item>Željko Borovička, OIB 56179447139</item>
      <item>Zdenko Tica, OIB 49584641587</item>
      <item>Sabina Abdurahimi, OIB 67660387238</item>
      <item>Darije Petolas, OIB 10344917608</item>
      <item>Perica Mitrović, OIB 29538074286</item>
      <item>Matija Špičić, OIB 02495519389</item>
      <item>Natali Bogićević, OIB 84056119217</item>
      <item>Filip Grilec, OIB 94471925962</item>
      <item>Zdenka Štern, OIB 32826205231</item>
      <item>Vladimir Vrhovec, OIB 36459972653</item>
      <item>Oliver Zorić, OIB 35822433380</item>
      <item>Vjekoslav Caktaš, OIB 62953165590</item>
      <item>TOMISLAV MILIČEVIĆ</item>
      <item>Antun Galić, OIB 26954182575</item>
      <item>VRHUNSKA GRADNJA j.d.o.o. za usluge, OIB 44285161879</item>
      <item>Božica Bronzović Arbanas, OIB 81109718920</item>
      <item>Kristina Tadić, OIB 34964601979</item>
      <item>Bernardica Djapić, OIB 83416361565</item>
      <item>Anita Zrinjan, OIB 45979512796</item>
      <item>MARKO MARTINOVIĆ</item>
      <item>NEKTUS INTERIJERI d.o.o. za usluge, OIB 87157825646</item>
      <item>Josip Munđar, OIB 55396621716</item>
      <item>Igor Bubnjić, OIB 68673320401</item>
      <item>Branka Lozić, OIB 03377626486</item>
      <item>Marinko Ratković, OIB 54057243372</item>
      <item>Dominik Brkić, OIB 14406310871</item>
      <item>Ljubica Žuljić, OIB 47641118940</item>
      <item>Ivan Tržić, OIB 88170432071</item>
      <item>DETONEX d.o.o. za trgovinu, OIB 84246899345</item>
      <item>Vanna Bojović, OIB 83656206667</item>
      <item>Alan Jurković, OIB 53995301946</item>
      <item>Branka Tomaško, OIB 93793808015</item>
      <item>Ilija Tufeković, OIB 85272849807</item>
      <item>Antun-Željko Gidi, OIB 68779306540</item>
      <item>Višnja Broqi, OIB 35093755829</item>
      <item>GORAN TOMIĆ</item>
      <item>Nebojša Perić, OIB 17683491651</item>
      <item>Alen Jelovac, OIB 92213194197</item>
      <item>Petar Klipić, OIB 72968154640</item>
      <item>Maja Katana, OIB 98013783313</item>
      <item>Goran Crepulja, OIB 18982056058</item>
      <item>Jelena Jozić, OIB 61368880664</item>
      <item>Ela Mihovilović Brkić, OIB 71624369158</item>
      <item>Miodrag Lesar, OIB 04182813536</item>
      <item>Iris Cekuš Soltz, OIB 72558220282</item>
      <item>ORION ULAGANJA d.o.o. za usluge, OIB 45663810571</item>
      <item>Milijana Vizjak, OIB 24053414429</item>
      <item>Snježana Šarić, OIB 81440476583</item>
      <item>Ruža Santini, OIB 95280404750</item>
      <item>TOP CLASS NEKRETNINE jednostavno društvo s ograničenom odgovornošću za gradnju i posredovanje u prometu nekretininama, OIB 71460389305</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Jaruščica 9, 10000 Zagreb</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 Jaruščica 11, 10000 Zagreb</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tem>Goran Surla, Lanište 1 G, 10000 Zagreb</item>
      <item>Ranko Tomašević, Zamenhofova Ulica 6, 10000 Zagreb</item>
      <item>Veronika Grubišić, Ulica Ivice Kičmanovića 22, 10000 Zagreb</item>
      <item>Jozo Jerković, Jaruščica 5 A, 10000 Zagreb</item>
      <item>Sebastijan Paunović, Ulica Vladimira Filakovca 5, 10000 Zagreb</item>
      <item>Dragan Josipović, Milana Nemičića 19, 44250 Petrinja</item>
      <item>Maja Došlić Leš, Frankopanska 1, 35410 Batrina</item>
      <item>Robert Gruber, Štefanićeva Ulica 8, 10000 Zagreb</item>
      <item>Marija Pavletić, Ulica Rudolfa Bićanića 16, 10000 Zagreb</item>
      <item>DARKO SMOLJAN, STADITTEIL NEUHAUSEN AMTACKERSTR METZINGEN, 72555 STADITTEIL NEUHAUSEN AMTACKERSTR METZINGEN</item>
      <item>Stipe Kljaić, Jaruščica 5 A, 10000 Zagreb</item>
      <item>B MAMIĆ, Šestinski dol 135, 10000 Zagreb</item>
      <item>Mirjana Grubišić, Trnava I. 51 A, 10000 Zagreb</item>
      <item>IVAN ČOP, Jaruščica 5/A, 10000 Zagreb</item>
      <item>Marinka Perić, Filipa Macure 21, Banja Luka</item>
      <item>Sanja Lazić, Kralja Tomislava 17, 33520 Slatina</item>
      <item>Domagoj Šoše, Logorište 19 A, 47000 Karlovac</item>
      <item>IMPALA TRGOVINA, društvo s ograničenom odgovornošću za trgovinu i usluge, Ivana Keleka 83, 10360 Sesvete</item>
      <item>Martina Vuletić, Kalabarovo Vrelo 12, 10000 Zagreb</item>
      <item>ANTO PERIĆ, BIHAĆKA 30 SESVETSKI KRALJEVEC, 10360 Sesvete</item>
      <item>Marjan Leši, Stubička Ulica 91 A, 10000 Zagreb</item>
      <item>JOSIP VULETIĆ, ULICA ANÐELA NUIĆA 97, 10000 Zagreb</item>
      <item>Matija Jozić, Štibrenska Ulica 1 A, 10360 Sesvete</item>
      <item>Anđelka Marijanović, Trpinjska Ulica 3, 10000 Zagreb</item>
      <item>Marjan Bavčević, Skradinska 3, 21000 Split</item>
      <item>Marijan Malekin, Vrlička Ulica 63, 21230 Sinj</item>
      <item>DAJANA ANTONIJA BEBEK, JARUŠČICA 11, 10000 Zagreb</item>
      <item>Miro Šahinović, Ulica Nike Grškovića 4, 10000 Zagreb</item>
      <item>OPERETA LEGALIZACIJA društvo s ograničenom odgovornošću za promet nekretnina, Kranjčevićeva 53, 10000 Zagreb</item>
      <item>Josip Biočić, Mendlova Ulica 7, 10000 Zagreb</item>
      <item>Fikret Osmanović, Jaruščica 11, 10000 Zagreb</item>
      <item>Darko Šebalj, Posavsko Vrbovo 89 A, 10411 Vrbovo Posavsko</item>
      <item>Jerko Huljev, 4. Rakitski Odvojak 5, 10437 Rakitje</item>
      <item>Jakov Šošić, Odeska 6, 21000 Split</item>
      <item>Jasmin Čaušević, Čaklje 37, 21327 Podgora</item>
      <item>Franjo Kušević, Lučelnica 87, 10451 Lučelnica</item>
      <item>Rina Broqi, Horvaćanska Cesta 166, 10000 Zagreb</item>
      <item>IVAN KRALJ, V. VRBICE 15, 10250 Lučko</item>
      <item>Mladen Petrlić, Ludbreška Ulica 10, 10000 Zagreb</item>
      <item>Zvonko Babić, Jurice Muraia 2, 40000 Čakovec</item>
      <item>Zvjezdana Balen-Vuglač, Marinići 80 B, 51216 Marinići</item>
      <item>HOJSKI NEKRETNINE društvo s ograničenom odgovornošću za proizvodnju, trgovinu i usluge, Majdakova 45, 10000 Zagreb</item>
      <item>Dragana Drobac, Cernik 225, 51218 Cernik</item>
      <item>METRO LIVING d.o.o. za trgovinu i usluge, Sobolski put 16, 10000 Zagreb zastupanog po punomoćniku Jurica Reberski</item>
      <item>Martina Peričić, Ulica Ivana Zahara 3, 10000 Zagreb</item>
      <item>Ivona Vuglač, Marinići 80 B, 51216 Marinići</item>
      <item>Darko Acalinović, Vladimira Nazora 90, 21480 Vis</item>
      <item>Sandra Prskalo, Jablanovac 24, 10000 Zagreb</item>
      <item>Ranko Vukosavljević, Kutnjački Put 6, 10000 Zagreb</item>
      <item>CENTAR VIZIJA d.o.o. za trgovinu, Kranjčevićeva 53, 10000 Zagreb</item>
      <item>Stjepan Žuljić, Sisačka 16, 10410 Velika Gorica</item>
      <item>AQUAMONT d.o.o. za graditeljstvo, trgovinu i usluge, Sobolski put 16, 10000 Zagreb</item>
      <item>Dalibor Koljenik, Koranska 8, 31500 Našice</item>
      <item>JOSIP PETRIČEVIĆ, ŠETALIŠTE 150. BRIGADE 8, 10000 Zagreb</item>
      <item>Dino Marjanović, Ulica Ljudevita Posavskog 16, 10000 Zagreb</item>
      <item>Otilia Varoščić, Jablanska Ulica 32, 10000 Zagreb</item>
      <item>Krešimir Flas, Vlatka Mačeka 10, 35000 Slavonski Brod</item>
      <item>Ivanka Zubčić, UL. HRVATSKIH BRANITELJA 7 (ranije: PRIDRAGA, PRIDRAGA, 104), 23312 Pridraga</item>
      <item>Sanja Šukunda, Ulica Brune Bušića 3, 10000 Zagreb</item>
      <item>Martinna Lana Kordić, Slavka Kolara 35, 10410 Velika Gorica</item>
      <item>BORIS JURIĆ, VIJENAC DINARE, 31000 Osijek</item>
      <item>Zlata Piler, Ulica Nikole Pavića 34, 10000 Zagreb</item>
      <item>Ljubica Vidak, Jaruščica 5 A, 10000 Zagreb</item>
      <item>Anđela Matanović, Nova X 55, 22202 Rogoznica</item>
      <item>Petra Kovač, Sopnički Odvojak 5 C, 10000 Zagreb</item>
      <item>Valentina Pavković, Jaruščica 7 A, 10000 Zagreb</item>
      <item>Božidar Lokner, Jaruščica 7 A, 10000 Zagreb</item>
      <item>Miroslav Jurković, Razumov Breg 6, 10435 Falašćak</item>
      <item>Tea Kolić, Luketići 55, 47300 Zagorje</item>
      <item>IVICA TOMIĆ, VRANIĆEVA 11, 10000 Zagreb</item>
      <item>JOSIP JELIĆ, SLAVKA KOLARA 35, 10410 Velika Gorica</item>
      <item>Magda Butorac, Bana Jelačića 55, 32221 Cerić</item>
      <item>Vladimir Čavlović, Ulica Anđela Gabrijela 19, 32100 Vinkovci</item>
      <item>Tatjana Mateković, Medveščak 99, 10000 Zagreb</item>
      <item>Vesna Mladina, Ozaljska Ulica 96, 10000 Zagreb</item>
      <item>Miroslav Šarić, Jaruščica 7, 10000 Zagreb</item>
      <item>Vedran Juroš, Ulica Kralja Petra Svačića 3, 31000 Osijek</item>
      <item>Nikola Klaić, Lojenov Prilaz 10, 10000 Zagreb</item>
      <item>Boris Hipp, ULICA BANA TEODORA PEJAČEVIĆA 9 (ranije: NAŠICE, AUGUSTA CESARCA, 9), 31500 Našice</item>
      <item>Robert Žunić, Savska Opatovina 34, 10000 Zagreb</item>
      <item>STUDIO RENTAL d.o.o. za usluge, Športska 25, 10410 Novo Čiče</item>
      <item>Darko Barišić, Huzjanova Ulica 22, 10000 Zagreb</item>
      <item>Željko Borovička, Barčev Trg 14, 10000 Zagreb</item>
      <item>Zdenko Tica, Ulica Vladimira Nazora 18, 34551 Lipik</item>
      <item>Sabina Abdurahimi, Kombolova Ulica 3, 10000 Zagreb</item>
      <item>Darije Petolas, Fancevljev Prilaz 8, 10000 Zagreb</item>
      <item>Perica Mitrović, Kardinala Alojzija Stepinca 35, 31000 Osijek</item>
      <item>Matija Špičić, Špičićeva Ulica 4, 10410 Mičevec</item>
      <item>Natali Bogićević, Cvjetno Naselje 14, 10410 Velika Gorica</item>
      <item>Filip Grilec, Ulica Cvijete Zuzorić 53, 10000 Zagreb</item>
      <item>Zdenka Štern, Oreškovićeva Ulica 6 V, 10000 Zagreb</item>
      <item>Vladimir Vrhovec, Jaruščica 11, 10000 Zagreb</item>
      <item>Oliver Zorić, Jaruščica 11, 10000 Zagreb</item>
      <item>Vjekoslav Caktaš, Solinske Mladeži 69 A, 21210 Solin</item>
      <item>TOMISLAV MILIČEVIĆ, VELIKI POGANAC 5, 48312 Veliki Poganac</item>
      <item>Antun Galić, Šetal.150.brigade Hrvat.vojske 1, 10000 Zagreb</item>
      <item>VRHUNSKA GRADNJA j.d.o.o. za usluge, Havidićeva 16, 10000 Zagreb</item>
      <item>Božica Bronzović Arbanas, Jaruščica 5 A, 10000 Zagreb</item>
      <item>Kristina Tadić, Omladinska Ulica 26, 10310 Ivanić-Grad</item>
      <item>Bernardica Djapić, Ulica Božidara Magovca 48, 10000 Zagreb</item>
      <item>Anita Zrinjan, Medsave 26, 10430 Medsave</item>
      <item>MARKO MARTINOVIĆ, STENJEVEČKA 35, 10000 Zagreb</item>
      <item>NEKTUS INTERIJERI d.o.o. za usluge, Ulica Vojina Bakića 2, 10000 Zagreb</item>
      <item>Josip Munđar, Ulica Đurđice Agićeve 3, 10000 Zagreb</item>
      <item>Igor Bubnjić, Prvomajska 11, 43500 Daruvar</item>
      <item>Branka Lozić, Ulica Ferde Livadića 10, 10290 Zaprešić</item>
      <item>Marinko Ratković, Škarnik 26, 42223 Škarnik</item>
      <item>Dominik Brkić, Jaruščica 9 D, 10000 Zagreb</item>
      <item>Ljubica Žuljić, Sisačka 16, 10410 Velika Gorica</item>
      <item>Ivan Tržić, Franje Blažinca 29, 10370 Kozinščak</item>
      <item>DETONEX d.o.o. za trgovinu, Horvaćanska cesta 23, 10000 Zagreb</item>
      <item>Vanna Bojović, Bartolići 35, 10000 Zagreb</item>
      <item>Alan Jurković, Topnička Ulica 10, 10000 Zagreb</item>
      <item>Branka Tomaško, Grančarska Ulica V. Odvojak 2, 10257 Kupinečki Kraljevec</item>
      <item>Ilija Tufeković, Savski Gaj Iii. 18, 10000 Zagreb</item>
      <item>Antun-Željko Gidi, Jaruščica 5, 10000 Zagreb</item>
      <item>Višnja Broqi, Lanište 1 J, 10000 Zagreb</item>
      <item>GORAN TOMIĆ, BUKOVAČKA CESTA 331 A, 10000 Zagreb</item>
      <item>Nebojša Perić, Baburičina Ulica 17, 10000 Zagreb</item>
      <item>Alen Jelovac, Trg Kralja Tomislava 6, 10000 Zagreb</item>
      <item>Petar Klipić, Pičmanova Ulica 5, 10000 Zagreb</item>
      <item>Maja Katana, Ulica Milana Ogrizovića 2, 10000 Zagreb</item>
      <item>Goran Crepulja, Špadići 78, 52440 Poreč</item>
      <item>Jelena Jozić, Dankovečka Ulica 104, 10000 Zagreb</item>
      <item>Ela Mihovilović Brkić, Prisavlje 10, 10000 Zagreb</item>
      <item>Miodrag Lesar, Dolenica 12 F, 10250 Lučko</item>
      <item>Iris Cekuš Soltz, Ulica Josipa Pupačića 4, 10000 Zagreb</item>
      <item>ORION ULAGANJA d.o.o. za usluge, Jaruščica 11, 10000 Zagreb</item>
      <item>Milijana Vizjak, Demšarova Ulica 41, 10000 Zagreb</item>
      <item>Snježana Šarić, Ulica Grada Chicaga 4, 10000 Zagreb</item>
      <item>Ruža Santini, Ivana Merza 8, 23210 Turanj</item>
      <item>TOP CLASS NEKRETNINE jednostavno društvo s ograničenom odgovornošću za gradnju i posredovanje u prometu nekretininama, Ulica Karla Metikoša 3, 10000 Zagreb</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Jaruščica 9, 10000 Zagreb</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 Jaruščica 11, 10000 Zagreb</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tem>Goran Surla, Lanište 1 G, 10000 Zagreb</item>
      <item>Ranko Tomašević, Zamenhofova Ulica 6, 10000 Zagreb</item>
      <item>Veronika Grubišić, Ulica Ivice Kičmanovića 22, 10000 Zagreb</item>
      <item>Jozo Jerković, Jaruščica 5 A, 10000 Zagreb</item>
      <item>Sebastijan Paunović, Ulica Vladimira Filakovca 5, 10000 Zagreb</item>
      <item>Dragan Josipović, Milana Nemičića 19, 44250 Petrinja</item>
      <item>Maja Došlić Leš, Frankopanska 1, 35410 Batrina</item>
      <item>Robert Gruber, Štefanićeva Ulica 8, 10000 Zagreb</item>
      <item>Marija Pavletić, Ulica Rudolfa Bićanića 16, 10000 Zagreb</item>
      <item>DARKO SMOLJAN, STADITTEIL NEUHAUSEN AMTACKERSTR METZINGEN, 72555 STADITTEIL NEUHAUSEN AMTACKERSTR METZINGEN</item>
      <item>Stipe Kljaić, Jaruščica 5 A, 10000 Zagreb</item>
      <item>B MAMIĆ, Šestinski dol 135, 10000 Zagreb</item>
      <item>Mirjana Grubišić, Trnava I. 51 A, 10000 Zagreb</item>
      <item>IVAN ČOP, Jaruščica 5/A, 10000 Zagreb</item>
      <item>Marinka Perić, Filipa Macure 21, Banja Luka</item>
      <item>Sanja Lazić, Kralja Tomislava 17, 33520 Slatina</item>
      <item>Domagoj Šoše, Logorište 19 A, 47000 Karlovac</item>
      <item>IMPALA TRGOVINA, društvo s ograničenom odgovornošću za trgovinu i usluge, Ivana Keleka 83, 10360 Sesvete</item>
      <item>Martina Vuletić, Kalabarovo Vrelo 12, 10000 Zagreb</item>
      <item>ANTO PERIĆ, BIHAĆKA 30 SESVETSKI KRALJEVEC, 10360 Sesvete</item>
      <item>Marjan Leši, Stubička Ulica 91 A, 10000 Zagreb</item>
      <item>JOSIP VULETIĆ, ULICA ANÐELA NUIĆA 97, 10000 Zagreb</item>
      <item>Matija Jozić, Štibrenska Ulica 1 A, 10360 Sesvete</item>
      <item>Anđelka Marijanović, Trpinjska Ulica 3, 10000 Zagreb</item>
      <item>Marjan Bavčević, Skradinska 3, 21000 Split</item>
      <item>Marijan Malekin, Vrlička Ulica 63, 21230 Sinj</item>
      <item>DAJANA ANTONIJA BEBEK, JARUŠČICA 11, 10000 Zagreb</item>
      <item>Miro Šahinović, Ulica Nike Grškovića 4, 10000 Zagreb</item>
      <item>OPERETA LEGALIZACIJA društvo s ograničenom odgovornošću za promet nekretnina, Kranjčevićeva 53, 10000 Zagreb</item>
      <item>Josip Biočić, Mendlova Ulica 7, 10000 Zagreb</item>
      <item>Fikret Osmanović, Jaruščica 11, 10000 Zagreb</item>
      <item>Darko Šebalj, Posavsko Vrbovo 89 A, 10411 Vrbovo Posavsko</item>
      <item>Jerko Huljev, 4. Rakitski Odvojak 5, 10437 Rakitje</item>
      <item>Jakov Šošić, Odeska 6, 21000 Split</item>
      <item>Jasmin Čaušević, Čaklje 37, 21327 Podgora</item>
      <item>Franjo Kušević, Lučelnica 87, 10451 Lučelnica</item>
      <item>Rina Broqi, Horvaćanska Cesta 166, 10000 Zagreb</item>
      <item>IVAN KRALJ, V. VRBICE 15, 10250 Lučko</item>
      <item>Mladen Petrlić, Ludbreška Ulica 10, 10000 Zagreb</item>
      <item>Zvonko Babić, Jurice Muraia 2, 40000 Čakovec</item>
      <item>Zvjezdana Balen-Vuglač, Marinići 80 B, 51216 Marinići</item>
      <item>HOJSKI NEKRETNINE društvo s ograničenom odgovornošću za proizvodnju, trgovinu i usluge, Majdakova 45, 10000 Zagreb</item>
      <item>Dragana Drobac, Cernik 225, 51218 Cernik</item>
      <item>METRO LIVING d.o.o. za trgovinu i usluge, Sobolski put 16, 10000 Zagreb zastupanog po punomoćniku Jurica Reberski</item>
      <item>Martina Peričić, Ulica Ivana Zahara 3, 10000 Zagreb</item>
      <item>Ivona Vuglač, Marinići 80 B, 51216 Marinići</item>
      <item>Darko Acalinović, Vladimira Nazora 90, 21480 Vis</item>
      <item>Sandra Prskalo, Jablanovac 24, 10000 Zagreb</item>
      <item>Ranko Vukosavljević, Kutnjački Put 6, 10000 Zagreb</item>
      <item>CENTAR VIZIJA d.o.o. za trgovinu, Kranjčevićeva 53, 10000 Zagreb</item>
      <item>Stjepan Žuljić, Sisačka 16, 10410 Velika Gorica</item>
      <item>AQUAMONT d.o.o. za graditeljstvo, trgovinu i usluge, Sobolski put 16, 10000 Zagreb</item>
      <item>Dalibor Koljenik, Koranska 8, 31500 Našice</item>
      <item>JOSIP PETRIČEVIĆ, ŠETALIŠTE 150. BRIGADE 8, 10000 Zagreb</item>
      <item>Dino Marjanović, Ulica Ljudevita Posavskog 16, 10000 Zagreb</item>
      <item>Otilia Varoščić, Jablanska Ulica 32, 10000 Zagreb</item>
      <item>Krešimir Flas, Vlatka Mačeka 10, 35000 Slavonski Brod</item>
      <item>Ivanka Zubčić, UL. HRVATSKIH BRANITELJA 7 (ranije: PRIDRAGA, PRIDRAGA, 104), 23312 Pridraga</item>
      <item>Sanja Šukunda, Ulica Brune Bušića 3, 10000 Zagreb</item>
      <item>Martinna Lana Kordić, Slavka Kolara 35, 10410 Velika Gorica</item>
      <item>BORIS JURIĆ, VIJENAC DINARE, 31000 Osijek</item>
      <item>Zlata Piler, Ulica Nikole Pavića 34, 10000 Zagreb</item>
      <item>Ljubica Vidak, Jaruščica 5 A, 10000 Zagreb</item>
      <item>Anđela Matanović, Nova X 55, 22202 Rogoznica</item>
      <item>Petra Kovač, Sopnički Odvojak 5 C, 10000 Zagreb</item>
      <item>Valentina Pavković, Jaruščica 7 A, 10000 Zagreb</item>
      <item>Božidar Lokner, Jaruščica 7 A, 10000 Zagreb</item>
      <item>Miroslav Jurković, Razumov Breg 6, 10435 Falašćak</item>
      <item>Tea Kolić, Luketići 55, 47300 Zagorje</item>
      <item>IVICA TOMIĆ, VRANIĆEVA 11, 10000 Zagreb</item>
      <item>JOSIP JELIĆ, SLAVKA KOLARA 35, 10410 Velika Gorica</item>
      <item>Magda Butorac, Bana Jelačića 55, 32221 Cerić</item>
      <item>Vladimir Čavlović, Ulica Anđela Gabrijela 19, 32100 Vinkovci</item>
      <item>Tatjana Mateković, Medveščak 99, 10000 Zagreb</item>
      <item>Vesna Mladina, Ozaljska Ulica 96, 10000 Zagreb</item>
      <item>Miroslav Šarić, Jaruščica 7, 10000 Zagreb</item>
      <item>Vedran Juroš, Ulica Kralja Petra Svačića 3, 31000 Osijek</item>
      <item>Nikola Klaić, Lojenov Prilaz 10, 10000 Zagreb</item>
      <item>Boris Hipp, ULICA BANA TEODORA PEJAČEVIĆA 9 (ranije: NAŠICE, AUGUSTA CESARCA, 9), 31500 Našice</item>
      <item>Robert Žunić, Savska Opatovina 34, 10000 Zagreb</item>
      <item>STUDIO RENTAL d.o.o. za usluge, Športska 25, 10410 Novo Čiče</item>
      <item>Darko Barišić, Huzjanova Ulica 22, 10000 Zagreb</item>
      <item>Željko Borovička, Barčev Trg 14, 10000 Zagreb</item>
      <item>Zdenko Tica, Ulica Vladimira Nazora 18, 34551 Lipik</item>
      <item>Sabina Abdurahimi, Kombolova Ulica 3, 10000 Zagreb</item>
      <item>Darije Petolas, Fancevljev Prilaz 8, 10000 Zagreb</item>
      <item>Perica Mitrović, Kardinala Alojzija Stepinca 35, 31000 Osijek</item>
      <item>Matija Špičić, Špičićeva Ulica 4, 10410 Mičevec</item>
      <item>Natali Bogićević, Cvjetno Naselje 14, 10410 Velika Gorica</item>
      <item>Filip Grilec, Ulica Cvijete Zuzorić 53, 10000 Zagreb</item>
      <item>Zdenka Štern, Oreškovićeva Ulica 6 V, 10000 Zagreb</item>
      <item>Vladimir Vrhovec, Jaruščica 11, 10000 Zagreb</item>
      <item>Oliver Zorić, Jaruščica 11, 10000 Zagreb</item>
      <item>Vjekoslav Caktaš, Solinske Mladeži 69 A, 21210 Solin</item>
      <item>TOMISLAV MILIČEVIĆ, VELIKI POGANAC 5, 48312 Veliki Poganac</item>
      <item>Antun Galić, Šetal.150.brigade Hrvat.vojske 1, 10000 Zagreb</item>
      <item>VRHUNSKA GRADNJA j.d.o.o. za usluge, Havidićeva 16, 10000 Zagreb</item>
      <item>Božica Bronzović Arbanas, Jaruščica 5 A, 10000 Zagreb</item>
      <item>Kristina Tadić, Omladinska Ulica 26, 10310 Ivanić-Grad</item>
      <item>Bernardica Djapić, Ulica Božidara Magovca 48, 10000 Zagreb</item>
      <item>Anita Zrinjan, Medsave 26, 10430 Medsave</item>
      <item>MARKO MARTINOVIĆ, STENJEVEČKA 35, 10000 Zagreb</item>
      <item>NEKTUS INTERIJERI d.o.o. za usluge, Ulica Vojina Bakića 2, 10000 Zagreb</item>
      <item>Josip Munđar, Ulica Đurđice Agićeve 3, 10000 Zagreb</item>
      <item>Igor Bubnjić, Prvomajska 11, 43500 Daruvar</item>
      <item>Branka Lozić, Ulica Ferde Livadića 10, 10290 Zaprešić</item>
      <item>Marinko Ratković, Škarnik 26, 42223 Škarnik</item>
      <item>Dominik Brkić, Jaruščica 9 D, 10000 Zagreb</item>
      <item>Ljubica Žuljić, Sisačka 16, 10410 Velika Gorica</item>
      <item>Ivan Tržić, Franje Blažinca 29, 10370 Kozinščak</item>
      <item>DETONEX d.o.o. za trgovinu, Horvaćanska cesta 23, 10000 Zagreb</item>
      <item>Vanna Bojović, Bartolići 35, 10000 Zagreb</item>
      <item>Alan Jurković, Topnička Ulica 10, 10000 Zagreb</item>
      <item>Branka Tomaško, Grančarska Ulica V. Odvojak 2, 10257 Kupinečki Kraljevec</item>
      <item>Ilija Tufeković, Savski Gaj Iii. 18, 10000 Zagreb</item>
      <item>Antun-Željko Gidi, Jaruščica 5, 10000 Zagreb</item>
      <item>Višnja Broqi, Lanište 1 J, 10000 Zagreb</item>
      <item>GORAN TOMIĆ, BUKOVAČKA CESTA 331 A, 10000 Zagreb</item>
      <item>Nebojša Perić, Baburičina Ulica 17, 10000 Zagreb</item>
      <item>Alen Jelovac, Trg Kralja Tomislava 6, 10000 Zagreb</item>
      <item>Petar Klipić, Pičmanova Ulica 5, 10000 Zagreb</item>
      <item>Maja Katana, Ulica Milana Ogrizovića 2, 10000 Zagreb</item>
      <item>Goran Crepulja, Špadići 78, 52440 Poreč</item>
      <item>Jelena Jozić, Dankovečka Ulica 104, 10000 Zagreb</item>
      <item>Ela Mihovilović Brkić, Prisavlje 10, 10000 Zagreb</item>
      <item>Miodrag Lesar, Dolenica 12 F, 10250 Lučko</item>
      <item>Iris Cekuš Soltz, Ulica Josipa Pupačića 4, 10000 Zagreb</item>
      <item>ORION ULAGANJA d.o.o. za usluge, Jaruščica 11, 10000 Zagreb</item>
      <item>Milijana Vizjak, Demšarova Ulica 41, 10000 Zagreb</item>
      <item>Snježana Šarić, Ulica Grada Chicaga 4, 10000 Zagreb</item>
      <item>Ruža Santini, Ivana Merza 8, 23210 Turanj</item>
      <item>TOP CLASS NEKRETNINE jednostavno društvo s ograničenom odgovornošću za gradnju i posredovanje u prometu nekretininama, Ulica Karla Metikoša 3,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Jaruščica 9, 10000 Zagreb</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 OIB 05965133878, Jaruščica 11, 10000 Zagreb</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tem>Goran Surla, OIB 69603850430, Lanište 1 G, 10000 Zagreb</item>
      <item>Ranko Tomašević, OIB 86778817194, Zamenhofova Ulica 6, 10000 Zagreb</item>
      <item>Veronika Grubišić, OIB 10961890432, Ulica Ivice Kičmanovića 22, 10000 Zagreb</item>
      <item>Jozo Jerković, OIB 16863827730, Jaruščica 5 A, 10000 Zagreb</item>
      <item>Sebastijan Paunović, OIB 71479698322, Ulica Vladimira Filakovca 5, 10000 Zagreb</item>
      <item>Dragan Josipović, OIB 05767821988, Milana Nemičića 19, 44250 Petrinja</item>
      <item>Maja Došlić Leš, OIB 75355077589, Frankopanska 1, 35410 Batrina</item>
      <item>Robert Gruber, OIB 72359897820, Štefanićeva Ulica 8, 10000 Zagreb</item>
      <item>Marija Pavletić, OIB 67403334435, Ulica Rudolfa Bićanića 16, 10000 Zagreb</item>
      <item>DARKO SMOLJAN, STADITTEIL NEUHAUSEN AMTACKERSTR METZINGEN, 72555 STADITTEIL NEUHAUSEN AMTACKERSTR METZINGEN</item>
      <item>Stipe Kljaić, OIB 04222923717, Jaruščica 5 A, 10000 Zagreb</item>
      <item>B MAMIĆ, Šestinski dol 135, 10000 Zagreb</item>
      <item>Mirjana Grubišić, OIB 71833983967, Trnava I. 51 A, 10000 Zagreb</item>
      <item>IVAN ČOP, Jaruščica 5/A, 10000 Zagreb</item>
      <item>Marinka Perić, OIB 11689582126, Filipa Macure 21, Banja Luka</item>
      <item>Sanja Lazić, OIB 93538380913, Kralja Tomislava 17, 33520 Slatina</item>
      <item>Domagoj Šoše, OIB 76698290315, Logorište 19 A, 47000 Karlovac</item>
      <item>IMPALA TRGOVINA, društvo s ograničenom odgovornošću za trgovinu i usluge, OIB 74349957002, Ivana Keleka 83, 10360 Sesvete</item>
      <item>Martina Vuletić, OIB 73670201850, Kalabarovo Vrelo 12, 10000 Zagreb</item>
      <item>ANTO PERIĆ, BIHAĆKA 30 SESVETSKI KRALJEVEC, 10360 Sesvete</item>
      <item>Marjan Leši, OIB 77679532298, Stubička Ulica 91 A, 10000 Zagreb</item>
      <item>JOSIP VULETIĆ, ULICA ANÐELA NUIĆA 97, 10000 Zagreb</item>
      <item>Matija Jozić, OIB 63838897711, Štibrenska Ulica 1 A, 10360 Sesvete</item>
      <item>Anđelka Marijanović, OIB 50730779773, Trpinjska Ulica 3, 10000 Zagreb</item>
      <item>Marjan Bavčević, OIB 26538063798, Skradinska 3, 21000 Split</item>
      <item>Marijan Malekin, OIB 58644776096, Vrlička Ulica 63, 21230 Sinj</item>
      <item>DAJANA ANTONIJA BEBEK, JARUŠČICA 11, 10000 Zagreb</item>
      <item>Miro Šahinović, OIB 06143438724, Ulica Nike Grškovića 4, 10000 Zagreb</item>
      <item>OPERETA LEGALIZACIJA društvo s ograničenom odgovornošću za promet nekretnina, OIB 59459077421, Kranjčevićeva 53, 10000 Zagreb</item>
      <item>Josip Biočić, OIB 01933666749, Mendlova Ulica 7, 10000 Zagreb</item>
      <item>Fikret Osmanović, OIB 72517850145, Jaruščica 11, 10000 Zagreb</item>
      <item>Darko Šebalj, OIB 05296710885, Posavsko Vrbovo 89 A, 10411 Vrbovo Posavsko</item>
      <item>Jerko Huljev, OIB 18648097894, 4. Rakitski Odvojak 5, 10437 Rakitje</item>
      <item>Jakov Šošić, OIB 77618338351, Odeska 6, 21000 Split</item>
      <item>Jasmin Čaušević, OIB 18030083498, Čaklje 37, 21327 Podgora</item>
      <item>Franjo Kušević, OIB 46060556856, Lučelnica 87, 10451 Lučelnica</item>
      <item>Rina Broqi, OIB 27121995258, Horvaćanska Cesta 166, 10000 Zagreb</item>
      <item>IVAN KRALJ, V. VRBICE 15, 10250 Lučko</item>
      <item>Mladen Petrlić, OIB 88977535430, Ludbreška Ulica 10, 10000 Zagreb</item>
      <item>Zvonko Babić, OIB 70434924687, Jurice Muraia 2, 40000 Čakovec</item>
      <item>Zvjezdana Balen-Vuglač, OIB 41427375263, Marinići 80 B, 51216 Marinići</item>
      <item>HOJSKI NEKRETNINE društvo s ograničenom odgovornošću za proizvodnju, trgovinu i usluge, OIB 48954500679, Majdakova 45, 10000 Zagreb</item>
      <item>Dragana Drobac, OIB 50310836278, Cernik 225, 51218 Cernik</item>
      <item>METRO LIVING d.o.o. za trgovinu i usluge, OIB 18836443912, Sobolski put 16, 10000 Zagreb zastupanog po punomoćniku Jurica Reberski</item>
      <item>Martina Peričić, OIB 41096827899, Ulica Ivana Zahara 3, 10000 Zagreb</item>
      <item>Ivona Vuglač, OIB 68310426614, Marinići 80 B, 51216 Marinići</item>
      <item>Darko Acalinović, OIB 00614141617, Vladimira Nazora 90, 21480 Vis</item>
      <item>Sandra Prskalo, OIB 89797926066, Jablanovac 24, 10000 Zagreb</item>
      <item>Ranko Vukosavljević, OIB 51556794836, Kutnjački Put 6, 10000 Zagreb</item>
      <item>CENTAR VIZIJA d.o.o. za trgovinu, OIB 05417850582, Kranjčevićeva 53, 10000 Zagreb</item>
      <item>Stjepan Žuljić, OIB 86416796158, Sisačka 16, 10410 Velika Gorica</item>
      <item>AQUAMONT d.o.o. za graditeljstvo, trgovinu i usluge, OIB 85058985197, Sobolski put 16, 10000 Zagreb</item>
      <item>Dalibor Koljenik, OIB 32237070324, Koranska 8, 31500 Našice</item>
      <item>JOSIP PETRIČEVIĆ, ŠETALIŠTE 150. BRIGADE 8, 10000 Zagreb</item>
      <item>Dino Marjanović, OIB 94571187643, Ulica Ljudevita Posavskog 16, 10000 Zagreb</item>
      <item>Otilia Varoščić, OIB 29857255382, Jablanska Ulica 32, 10000 Zagreb</item>
      <item>Krešimir Flas, OIB 24601707285, Vlatka Mačeka 10, 35000 Slavonski Brod</item>
      <item>Ivanka Zubčić, OIB 81995032685, UL. HRVATSKIH BRANITELJA 7 (ranije: PRIDRAGA, PRIDRAGA, 104), 23312 Pridraga</item>
      <item>Sanja Šukunda, OIB 59006877827, Ulica Brune Bušića 3, 10000 Zagreb</item>
      <item>Martinna Lana Kordić, OIB 17298754112, Slavka Kolara 35, 10410 Velika Gorica</item>
      <item>BORIS JURIĆ, VIJENAC DINARE, 31000 Osijek</item>
      <item>Zlata Piler, OIB 13123416897, Ulica Nikole Pavića 34, 10000 Zagreb</item>
      <item>Ljubica Vidak, OIB 59045015690, Jaruščica 5 A, 10000 Zagreb</item>
      <item>Anđela Matanović, OIB 23863557391, Nova X 55, 22202 Rogoznica</item>
      <item>Petra Kovač, OIB 81818391740, Sopnički Odvojak 5 C, 10000 Zagreb</item>
      <item>Valentina Pavković, OIB 87067683188, Jaruščica 7 A, 10000 Zagreb</item>
      <item>Božidar Lokner, OIB 27430987328, Jaruščica 7 A, 10000 Zagreb</item>
      <item>Miroslav Jurković, OIB 54288805565, Razumov Breg 6, 10435 Falašćak</item>
      <item>Tea Kolić, OIB 41585198769, Luketići 55, 47300 Zagorje</item>
      <item>IVICA TOMIĆ, VRANIĆEVA 11, 10000 Zagreb</item>
      <item>JOSIP JELIĆ, SLAVKA KOLARA 35, 10410 Velika Gorica</item>
      <item>Magda Butorac, OIB 08583634020, Bana Jelačića 55, 32221 Cerić</item>
      <item>Vladimir Čavlović, OIB 56625730708, Ulica Anđela Gabrijela 19, 32100 Vinkovci</item>
      <item>Tatjana Mateković, OIB 74561760663, Medveščak 99, 10000 Zagreb</item>
      <item>Vesna Mladina, OIB 71801437335, Ozaljska Ulica 96, 10000 Zagreb</item>
      <item>Miroslav Šarić, OIB 25341165767, Jaruščica 7, 10000 Zagreb</item>
      <item>Vedran Juroš, OIB 63902441919, Ulica Kralja Petra Svačića 3, 31000 Osijek</item>
      <item>Nikola Klaić, OIB 48832374139, Lojenov Prilaz 10, 10000 Zagreb</item>
      <item>Boris Hipp, OIB 42112609273, ULICA BANA TEODORA PEJAČEVIĆA 9 (ranije: NAŠICE, AUGUSTA CESARCA, 9), 31500 Našice</item>
      <item>Robert Žunić, OIB 45515944422, Savska Opatovina 34, 10000 Zagreb</item>
      <item>STUDIO RENTAL d.o.o. za usluge, OIB 04132278774, Športska 25, 10410 Novo Čiče</item>
      <item>Darko Barišić, OIB 62519692888, Huzjanova Ulica 22, 10000 Zagreb</item>
      <item>Željko Borovička, OIB 56179447139, Barčev Trg 14, 10000 Zagreb</item>
      <item>Zdenko Tica, OIB 49584641587, Ulica Vladimira Nazora 18, 34551 Lipik</item>
      <item>Sabina Abdurahimi, OIB 67660387238, Kombolova Ulica 3, 10000 Zagreb</item>
      <item>Darije Petolas, OIB 10344917608, Fancevljev Prilaz 8, 10000 Zagreb</item>
      <item>Perica Mitrović, OIB 29538074286, Kardinala Alojzija Stepinca 35, 31000 Osijek</item>
      <item>Matija Špičić, OIB 02495519389, Špičićeva Ulica 4, 10410 Mičevec</item>
      <item>Natali Bogićević, OIB 84056119217, Cvjetno Naselje 14, 10410 Velika Gorica</item>
      <item>Filip Grilec, OIB 94471925962, Ulica Cvijete Zuzorić 53, 10000 Zagreb</item>
      <item>Zdenka Štern, OIB 32826205231, Oreškovićeva Ulica 6 V, 10000 Zagreb</item>
      <item>Vladimir Vrhovec, OIB 36459972653, Jaruščica 11, 10000 Zagreb</item>
      <item>Oliver Zorić, OIB 35822433380, Jaruščica 11, 10000 Zagreb</item>
      <item>Vjekoslav Caktaš, OIB 62953165590, Solinske Mladeži 69 A, 21210 Solin</item>
      <item>TOMISLAV MILIČEVIĆ, VELIKI POGANAC 5, 48312 Veliki Poganac</item>
      <item>Antun Galić, OIB 26954182575, Šetal.150.brigade Hrvat.vojske 1, 10000 Zagreb</item>
      <item>VRHUNSKA GRADNJA j.d.o.o. za usluge, OIB 44285161879, Havidićeva 16, 10000 Zagreb</item>
      <item>Božica Bronzović Arbanas, OIB 81109718920, Jaruščica 5 A, 10000 Zagreb</item>
      <item>Kristina Tadić, OIB 34964601979, Omladinska Ulica 26, 10310 Ivanić-Grad</item>
      <item>Bernardica Djapić, OIB 83416361565, Ulica Božidara Magovca 48, 10000 Zagreb</item>
      <item>Anita Zrinjan, OIB 45979512796, Medsave 26, 10430 Medsave</item>
      <item>MARKO MARTINOVIĆ, STENJEVEČKA 35, 10000 Zagreb</item>
      <item>NEKTUS INTERIJERI d.o.o. za usluge, OIB 87157825646, Ulica Vojina Bakića 2, 10000 Zagreb</item>
      <item>Josip Munđar, OIB 55396621716, Ulica Đurđice Agićeve 3, 10000 Zagreb</item>
      <item>Igor Bubnjić, OIB 68673320401, Prvomajska 11, 43500 Daruvar</item>
      <item>Branka Lozić, OIB 03377626486, Ulica Ferde Livadića 10, 10290 Zaprešić</item>
      <item>Marinko Ratković, OIB 54057243372, Škarnik 26, 42223 Škarnik</item>
      <item>Dominik Brkić, OIB 14406310871, Jaruščica 9 D, 10000 Zagreb</item>
      <item>Ljubica Žuljić, OIB 47641118940, Sisačka 16, 10410 Velika Gorica</item>
      <item>Ivan Tržić, OIB 88170432071, Franje Blažinca 29, 10370 Kozinščak</item>
      <item>DETONEX d.o.o. za trgovinu, OIB 84246899345, Horvaćanska cesta 23, 10000 Zagreb</item>
      <item>Vanna Bojović, OIB 83656206667, Bartolići 35, 10000 Zagreb</item>
      <item>Alan Jurković, OIB 53995301946, Topnička Ulica 10, 10000 Zagreb</item>
      <item>Branka Tomaško, OIB 93793808015, Grančarska Ulica V. Odvojak 2, 10257 Kupinečki Kraljevec</item>
      <item>Ilija Tufeković, OIB 85272849807, Savski Gaj Iii. 18, 10000 Zagreb</item>
      <item>Antun-Željko Gidi, OIB 68779306540, Jaruščica 5, 10000 Zagreb</item>
      <item>Višnja Broqi, OIB 35093755829, Lanište 1 J, 10000 Zagreb</item>
      <item>GORAN TOMIĆ, BUKOVAČKA CESTA 331 A, 10000 Zagreb</item>
      <item>Nebojša Perić, OIB 17683491651, Baburičina Ulica 17, 10000 Zagreb</item>
      <item>Alen Jelovac, OIB 92213194197, Trg Kralja Tomislava 6, 10000 Zagreb</item>
      <item>Petar Klipić, OIB 72968154640, Pičmanova Ulica 5, 10000 Zagreb</item>
      <item>Maja Katana, OIB 98013783313, Ulica Milana Ogrizovića 2, 10000 Zagreb</item>
      <item>Goran Crepulja, OIB 18982056058, Špadići 78, 52440 Poreč</item>
      <item>Jelena Jozić, OIB 61368880664, Dankovečka Ulica 104, 10000 Zagreb</item>
      <item>Ela Mihovilović Brkić, OIB 71624369158, Prisavlje 10, 10000 Zagreb</item>
      <item>Miodrag Lesar, OIB 04182813536, Dolenica 12 F, 10250 Lučko</item>
      <item>Iris Cekuš Soltz, OIB 72558220282, Ulica Josipa Pupačića 4, 10000 Zagreb</item>
      <item>ORION ULAGANJA d.o.o. za usluge, OIB 45663810571, Jaruščica 11, 10000 Zagreb</item>
      <item>Milijana Vizjak, OIB 24053414429, Demšarova Ulica 41, 10000 Zagreb</item>
      <item>Snježana Šarić, OIB 81440476583, Ulica Grada Chicaga 4, 10000 Zagreb</item>
      <item>Ruža Santini, OIB 95280404750, Ivana Merza 8, 23210 Turanj</item>
      <item>TOP CLASS NEKRETNINE jednostavno društvo s ograničenom odgovornošću za gradnju i posredovanje u prometu nekretininama, OIB 71460389305, Ulica Karla Metikoša 3,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Jaruščica 9, 10000 Zagreb</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 OIB 05965133878, Jaruščica 11, 10000 Zagreb</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tem>Goran Surla, OIB 69603850430, Lanište 1 G, 10000 Zagreb</item>
      <item>Ranko Tomašević, OIB 86778817194, Zamenhofova Ulica 6, 10000 Zagreb</item>
      <item>Veronika Grubišić, OIB 10961890432, Ulica Ivice Kičmanovića 22, 10000 Zagreb</item>
      <item>Jozo Jerković, OIB 16863827730, Jaruščica 5 A, 10000 Zagreb</item>
      <item>Sebastijan Paunović, OIB 71479698322, Ulica Vladimira Filakovca 5, 10000 Zagreb</item>
      <item>Dragan Josipović, OIB 05767821988, Milana Nemičića 19, 44250 Petrinja</item>
      <item>Maja Došlić Leš, OIB 75355077589, Frankopanska 1, 35410 Batrina</item>
      <item>Robert Gruber, OIB 72359897820, Štefanićeva Ulica 8, 10000 Zagreb</item>
      <item>Marija Pavletić, OIB 67403334435, Ulica Rudolfa Bićanića 16, 10000 Zagreb</item>
      <item>DARKO SMOLJAN, STADITTEIL NEUHAUSEN AMTACKERSTR METZINGEN, 72555 STADITTEIL NEUHAUSEN AMTACKERSTR METZINGEN</item>
      <item>Stipe Kljaić, OIB 04222923717, Jaruščica 5 A, 10000 Zagreb</item>
      <item>B MAMIĆ, Šestinski dol 135, 10000 Zagreb</item>
      <item>Mirjana Grubišić, OIB 71833983967, Trnava I. 51 A, 10000 Zagreb</item>
      <item>IVAN ČOP, Jaruščica 5/A, 10000 Zagreb</item>
      <item>Marinka Perić, OIB 11689582126, Filipa Macure 21, Banja Luka</item>
      <item>Sanja Lazić, OIB 93538380913, Kralja Tomislava 17, 33520 Slatina</item>
      <item>Domagoj Šoše, OIB 76698290315, Logorište 19 A, 47000 Karlovac</item>
      <item>IMPALA TRGOVINA, društvo s ograničenom odgovornošću za trgovinu i usluge, OIB 74349957002, Ivana Keleka 83, 10360 Sesvete</item>
      <item>Martina Vuletić, OIB 73670201850, Kalabarovo Vrelo 12, 10000 Zagreb</item>
      <item>ANTO PERIĆ, BIHAĆKA 30 SESVETSKI KRALJEVEC, 10360 Sesvete</item>
      <item>Marjan Leši, OIB 77679532298, Stubička Ulica 91 A, 10000 Zagreb</item>
      <item>JOSIP VULETIĆ, ULICA ANÐELA NUIĆA 97, 10000 Zagreb</item>
      <item>Matija Jozić, OIB 63838897711, Štibrenska Ulica 1 A, 10360 Sesvete</item>
      <item>Anđelka Marijanović, OIB 50730779773, Trpinjska Ulica 3, 10000 Zagreb</item>
      <item>Marjan Bavčević, OIB 26538063798, Skradinska 3, 21000 Split</item>
      <item>Marijan Malekin, OIB 58644776096, Vrlička Ulica 63, 21230 Sinj</item>
      <item>DAJANA ANTONIJA BEBEK, JARUŠČICA 11, 10000 Zagreb</item>
      <item>Miro Šahinović, OIB 06143438724, Ulica Nike Grškovića 4, 10000 Zagreb</item>
      <item>OPERETA LEGALIZACIJA društvo s ograničenom odgovornošću za promet nekretnina, OIB 59459077421, Kranjčevićeva 53, 10000 Zagreb</item>
      <item>Josip Biočić, OIB 01933666749, Mendlova Ulica 7, 10000 Zagreb</item>
      <item>Fikret Osmanović, OIB 72517850145, Jaruščica 11, 10000 Zagreb</item>
      <item>Darko Šebalj, OIB 05296710885, Posavsko Vrbovo 89 A, 10411 Vrbovo Posavsko</item>
      <item>Jerko Huljev, OIB 18648097894, 4. Rakitski Odvojak 5, 10437 Rakitje</item>
      <item>Jakov Šošić, OIB 77618338351, Odeska 6, 21000 Split</item>
      <item>Jasmin Čaušević, OIB 18030083498, Čaklje 37, 21327 Podgora</item>
      <item>Franjo Kušević, OIB 46060556856, Lučelnica 87, 10451 Lučelnica</item>
      <item>Rina Broqi, OIB 27121995258, Horvaćanska Cesta 166, 10000 Zagreb</item>
      <item>IVAN KRALJ, V. VRBICE 15, 10250 Lučko</item>
      <item>Mladen Petrlić, OIB 88977535430, Ludbreška Ulica 10, 10000 Zagreb</item>
      <item>Zvonko Babić, OIB 70434924687, Jurice Muraia 2, 40000 Čakovec</item>
      <item>Zvjezdana Balen-Vuglač, OIB 41427375263, Marinići 80 B, 51216 Marinići</item>
      <item>HOJSKI NEKRETNINE društvo s ograničenom odgovornošću za proizvodnju, trgovinu i usluge, OIB 48954500679, Majdakova 45, 10000 Zagreb</item>
      <item>Dragana Drobac, OIB 50310836278, Cernik 225, 51218 Cernik</item>
      <item>METRO LIVING d.o.o. za trgovinu i usluge, OIB 18836443912, Sobolski put 16, 10000 Zagreb zastupanog po punomoćniku Jurica Reberski</item>
      <item>Martina Peričić, OIB 41096827899, Ulica Ivana Zahara 3, 10000 Zagreb</item>
      <item>Ivona Vuglač, OIB 68310426614, Marinići 80 B, 51216 Marinići</item>
      <item>Darko Acalinović, OIB 00614141617, Vladimira Nazora 90, 21480 Vis</item>
      <item>Sandra Prskalo, OIB 89797926066, Jablanovac 24, 10000 Zagreb</item>
      <item>Ranko Vukosavljević, OIB 51556794836, Kutnjački Put 6, 10000 Zagreb</item>
      <item>CENTAR VIZIJA d.o.o. za trgovinu, OIB 05417850582, Kranjčevićeva 53, 10000 Zagreb</item>
      <item>Stjepan Žuljić, OIB 86416796158, Sisačka 16, 10410 Velika Gorica</item>
      <item>AQUAMONT d.o.o. za graditeljstvo, trgovinu i usluge, OIB 85058985197, Sobolski put 16, 10000 Zagreb</item>
      <item>Dalibor Koljenik, OIB 32237070324, Koranska 8, 31500 Našice</item>
      <item>JOSIP PETRIČEVIĆ, ŠETALIŠTE 150. BRIGADE 8, 10000 Zagreb</item>
      <item>Dino Marjanović, OIB 94571187643, Ulica Ljudevita Posavskog 16, 10000 Zagreb</item>
      <item>Otilia Varoščić, OIB 29857255382, Jablanska Ulica 32, 10000 Zagreb</item>
      <item>Krešimir Flas, OIB 24601707285, Vlatka Mačeka 10, 35000 Slavonski Brod</item>
      <item>Ivanka Zubčić, OIB 81995032685, UL. HRVATSKIH BRANITELJA 7 (ranije: PRIDRAGA, PRIDRAGA, 104), 23312 Pridraga</item>
      <item>Sanja Šukunda, OIB 59006877827, Ulica Brune Bušića 3, 10000 Zagreb</item>
      <item>Martinna Lana Kordić, OIB 17298754112, Slavka Kolara 35, 10410 Velika Gorica</item>
      <item>BORIS JURIĆ, VIJENAC DINARE, 31000 Osijek</item>
      <item>Zlata Piler, OIB 13123416897, Ulica Nikole Pavića 34, 10000 Zagreb</item>
      <item>Ljubica Vidak, OIB 59045015690, Jaruščica 5 A, 10000 Zagreb</item>
      <item>Anđela Matanović, OIB 23863557391, Nova X 55, 22202 Rogoznica</item>
      <item>Petra Kovač, OIB 81818391740, Sopnički Odvojak 5 C, 10000 Zagreb</item>
      <item>Valentina Pavković, OIB 87067683188, Jaruščica 7 A, 10000 Zagreb</item>
      <item>Božidar Lokner, OIB 27430987328, Jaruščica 7 A, 10000 Zagreb</item>
      <item>Miroslav Jurković, OIB 54288805565, Razumov Breg 6, 10435 Falašćak</item>
      <item>Tea Kolić, OIB 41585198769, Luketići 55, 47300 Zagorje</item>
      <item>IVICA TOMIĆ, VRANIĆEVA 11, 10000 Zagreb</item>
      <item>JOSIP JELIĆ, SLAVKA KOLARA 35, 10410 Velika Gorica</item>
      <item>Magda Butorac, OIB 08583634020, Bana Jelačića 55, 32221 Cerić</item>
      <item>Vladimir Čavlović, OIB 56625730708, Ulica Anđela Gabrijela 19, 32100 Vinkovci</item>
      <item>Tatjana Mateković, OIB 74561760663, Medveščak 99, 10000 Zagreb</item>
      <item>Vesna Mladina, OIB 71801437335, Ozaljska Ulica 96, 10000 Zagreb</item>
      <item>Miroslav Šarić, OIB 25341165767, Jaruščica 7, 10000 Zagreb</item>
      <item>Vedran Juroš, OIB 63902441919, Ulica Kralja Petra Svačića 3, 31000 Osijek</item>
      <item>Nikola Klaić, OIB 48832374139, Lojenov Prilaz 10, 10000 Zagreb</item>
      <item>Boris Hipp, OIB 42112609273, ULICA BANA TEODORA PEJAČEVIĆA 9 (ranije: NAŠICE, AUGUSTA CESARCA, 9), 31500 Našice</item>
      <item>Robert Žunić, OIB 45515944422, Savska Opatovina 34, 10000 Zagreb</item>
      <item>STUDIO RENTAL d.o.o. za usluge, OIB 04132278774, Športska 25, 10410 Novo Čiče</item>
      <item>Darko Barišić, OIB 62519692888, Huzjanova Ulica 22, 10000 Zagreb</item>
      <item>Željko Borovička, OIB 56179447139, Barčev Trg 14, 10000 Zagreb</item>
      <item>Zdenko Tica, OIB 49584641587, Ulica Vladimira Nazora 18, 34551 Lipik</item>
      <item>Sabina Abdurahimi, OIB 67660387238, Kombolova Ulica 3, 10000 Zagreb</item>
      <item>Darije Petolas, OIB 10344917608, Fancevljev Prilaz 8, 10000 Zagreb</item>
      <item>Perica Mitrović, OIB 29538074286, Kardinala Alojzija Stepinca 35, 31000 Osijek</item>
      <item>Matija Špičić, OIB 02495519389, Špičićeva Ulica 4, 10410 Mičevec</item>
      <item>Natali Bogićević, OIB 84056119217, Cvjetno Naselje 14, 10410 Velika Gorica</item>
      <item>Filip Grilec, OIB 94471925962, Ulica Cvijete Zuzorić 53, 10000 Zagreb</item>
      <item>Zdenka Štern, OIB 32826205231, Oreškovićeva Ulica 6 V, 10000 Zagreb</item>
      <item>Vladimir Vrhovec, OIB 36459972653, Jaruščica 11, 10000 Zagreb</item>
      <item>Oliver Zorić, OIB 35822433380, Jaruščica 11, 10000 Zagreb</item>
      <item>Vjekoslav Caktaš, OIB 62953165590, Solinske Mladeži 69 A, 21210 Solin</item>
      <item>TOMISLAV MILIČEVIĆ, VELIKI POGANAC 5, 48312 Veliki Poganac</item>
      <item>Antun Galić, OIB 26954182575, Šetal.150.brigade Hrvat.vojske 1, 10000 Zagreb</item>
      <item>VRHUNSKA GRADNJA j.d.o.o. za usluge, OIB 44285161879, Havidićeva 16, 10000 Zagreb</item>
      <item>Božica Bronzović Arbanas, OIB 81109718920, Jaruščica 5 A, 10000 Zagreb</item>
      <item>Kristina Tadić, OIB 34964601979, Omladinska Ulica 26, 10310 Ivanić-Grad</item>
      <item>Bernardica Djapić, OIB 83416361565, Ulica Božidara Magovca 48, 10000 Zagreb</item>
      <item>Anita Zrinjan, OIB 45979512796, Medsave 26, 10430 Medsave</item>
      <item>MARKO MARTINOVIĆ, STENJEVEČKA 35, 10000 Zagreb</item>
      <item>NEKTUS INTERIJERI d.o.o. za usluge, OIB 87157825646, Ulica Vojina Bakića 2, 10000 Zagreb</item>
      <item>Josip Munđar, OIB 55396621716, Ulica Đurđice Agićeve 3, 10000 Zagreb</item>
      <item>Igor Bubnjić, OIB 68673320401, Prvomajska 11, 43500 Daruvar</item>
      <item>Branka Lozić, OIB 03377626486, Ulica Ferde Livadića 10, 10290 Zaprešić</item>
      <item>Marinko Ratković, OIB 54057243372, Škarnik 26, 42223 Škarnik</item>
      <item>Dominik Brkić, OIB 14406310871, Jaruščica 9 D, 10000 Zagreb</item>
      <item>Ljubica Žuljić, OIB 47641118940, Sisačka 16, 10410 Velika Gorica</item>
      <item>Ivan Tržić, OIB 88170432071, Franje Blažinca 29, 10370 Kozinščak</item>
      <item>DETONEX d.o.o. za trgovinu, OIB 84246899345, Horvaćanska cesta 23, 10000 Zagreb</item>
      <item>Vanna Bojović, OIB 83656206667, Bartolići 35, 10000 Zagreb</item>
      <item>Alan Jurković, OIB 53995301946, Topnička Ulica 10, 10000 Zagreb</item>
      <item>Branka Tomaško, OIB 93793808015, Grančarska Ulica V. Odvojak 2, 10257 Kupinečki Kraljevec</item>
      <item>Ilija Tufeković, OIB 85272849807, Savski Gaj Iii. 18, 10000 Zagreb</item>
      <item>Antun-Željko Gidi, OIB 68779306540, Jaruščica 5, 10000 Zagreb</item>
      <item>Višnja Broqi, OIB 35093755829, Lanište 1 J, 10000 Zagreb</item>
      <item>GORAN TOMIĆ, BUKOVAČKA CESTA 331 A, 10000 Zagreb</item>
      <item>Nebojša Perić, OIB 17683491651, Baburičina Ulica 17, 10000 Zagreb</item>
      <item>Alen Jelovac, OIB 92213194197, Trg Kralja Tomislava 6, 10000 Zagreb</item>
      <item>Petar Klipić, OIB 72968154640, Pičmanova Ulica 5, 10000 Zagreb</item>
      <item>Maja Katana, OIB 98013783313, Ulica Milana Ogrizovića 2, 10000 Zagreb</item>
      <item>Goran Crepulja, OIB 18982056058, Špadići 78, 52440 Poreč</item>
      <item>Jelena Jozić, OIB 61368880664, Dankovečka Ulica 104, 10000 Zagreb</item>
      <item>Ela Mihovilović Brkić, OIB 71624369158, Prisavlje 10, 10000 Zagreb</item>
      <item>Miodrag Lesar, OIB 04182813536, Dolenica 12 F, 10250 Lučko</item>
      <item>Iris Cekuš Soltz, OIB 72558220282, Ulica Josipa Pupačića 4, 10000 Zagreb</item>
      <item>ORION ULAGANJA d.o.o. za usluge, OIB 45663810571, Jaruščica 11, 10000 Zagreb</item>
      <item>Milijana Vizjak, OIB 24053414429, Demšarova Ulica 41, 10000 Zagreb</item>
      <item>Snježana Šarić, OIB 81440476583, Ulica Grada Chicaga 4, 10000 Zagreb</item>
      <item>Ruža Santini, OIB 95280404750, Ivana Merza 8, 23210 Turanj</item>
      <item>TOP CLASS NEKRETNINE jednostavno društvo s ograničenom odgovornošću za gradnju i posredovanje u prometu nekretininama, OIB 71460389305, Ulica Karla Metikoša 3,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tem>ORION ULAGANJA d.o.o. za usluge</item>
      <item>Milijana Vizjak</item>
      <item>Snježana Šarić</item>
      <item>Ruža Santini</item>
      <item>TOP CLASS NEKRETNINE jednostavno društvo s ograničenom odgovornošću za gradnju i posredovanje u prometu nekretininama</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tem>ORION ULAGANJA d.o.o. za usluge</item>
      <item>Milijana Vizjak</item>
      <item>Snježana Šarić</item>
      <item>Ruža Santini</item>
      <item>TOP CLASS NEKRETNINE jednostavno društvo s ograničenom odgovornošću za gradnju i posredovanje u prometu nekretininama</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 OIB 05965133878</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tem>Ranko Tomašević, OIB 86778817194</item>
      <item>Veronika Grubišić, OIB 10961890432</item>
      <item>Jozo Jerković, OIB 16863827730</item>
      <item>Sebastijan Paunović, OIB 71479698322</item>
      <item>Dragan Josipović, OIB 05767821988</item>
      <item>Maja Došlić Leš, OIB 75355077589</item>
      <item>Robert Gruber, OIB 72359897820</item>
      <item>Marija Pavletić, OIB 67403334435</item>
      <item>DARKO SMOLJAN</item>
      <item>Stipe Kljaić, OIB 04222923717</item>
      <item>B MAMIĆ</item>
      <item>Mirjana Grubišić, OIB 71833983967</item>
      <item>IVAN ČOP</item>
      <item>Marinka Perić, OIB 11689582126</item>
      <item>Sanja Lazić, OIB 93538380913</item>
      <item>Domagoj Šoše, OIB 76698290315</item>
      <item>IMPALA TRGOVINA, društvo s ograničenom odgovornošću za trgovinu i usluge, OIB 74349957002</item>
      <item>Martina Vuletić, OIB 73670201850</item>
      <item>ANTO PERIĆ</item>
      <item>Marjan Leši, OIB 77679532298</item>
      <item>JOSIP VULETIĆ</item>
      <item>Matija Jozić, OIB 63838897711</item>
      <item>Anđelka Marijanović, OIB 50730779773</item>
      <item>Marjan Bavčević, OIB 26538063798</item>
      <item>Marijan Malekin, OIB 58644776096</item>
      <item>DAJANA ANTONIJA BEBEK</item>
      <item>Miro Šahinović, OIB 06143438724</item>
      <item>OPERETA LEGALIZACIJA društvo s ograničenom odgovornošću za promet nekretnina, OIB 59459077421</item>
      <item>Josip Biočić, OIB 01933666749</item>
      <item>Fikret Osmanović, OIB 72517850145</item>
      <item>Darko Šebalj, OIB 05296710885</item>
      <item>Jerko Huljev, OIB 18648097894</item>
      <item>Jakov Šošić, OIB 77618338351</item>
      <item>Jasmin Čaušević, OIB 18030083498</item>
      <item>Franjo Kušević, OIB 46060556856</item>
      <item>Rina Broqi, OIB 27121995258</item>
      <item>IVAN KRALJ</item>
      <item>Mladen Petrlić, OIB 88977535430</item>
      <item>Zvonko Babić, OIB 70434924687</item>
      <item>Zvjezdana Balen-Vuglač, OIB 41427375263</item>
      <item>HOJSKI NEKRETNINE društvo s ograničenom odgovornošću za proizvodnju, trgovinu i usluge, OIB 48954500679</item>
      <item>Dragana Drobac, OIB 50310836278</item>
      <item>METRO LIVING d.o.o. za trgovinu i usluge, OIB 18836443912</item>
      <item>Martina Peričić, OIB 41096827899</item>
      <item>Ivona Vuglač, OIB 68310426614</item>
      <item>Darko Acalinović, OIB 00614141617</item>
      <item>Sandra Prskalo, OIB 89797926066</item>
      <item>Ranko Vukosavljević, OIB 51556794836</item>
      <item>CENTAR VIZIJA d.o.o. za trgovinu, OIB 05417850582</item>
      <item>Stjepan Žuljić, OIB 86416796158</item>
      <item>AQUAMONT d.o.o. za graditeljstvo, trgovinu i usluge, OIB 85058985197</item>
      <item>Dalibor Koljenik, OIB 32237070324</item>
      <item>JOSIP PETRIČEVIĆ</item>
      <item>Dino Marjanović, OIB 94571187643</item>
      <item>Otilia Varoščić, OIB 29857255382</item>
      <item>Krešimir Flas, OIB 24601707285</item>
      <item>Ivanka Zubčić, OIB 81995032685</item>
      <item>Sanja Šukunda, OIB 59006877827</item>
      <item>Martinna Lana Kordić, OIB 17298754112</item>
      <item>BORIS JURIĆ</item>
      <item>Zlata Piler, OIB 13123416897</item>
      <item>Ljubica Vidak, OIB 59045015690</item>
      <item>Anđela Matanović, OIB 23863557391</item>
      <item>Petra Kovač, OIB 81818391740</item>
      <item>Valentina Pavković, OIB 87067683188</item>
      <item>Božidar Lokner, OIB 27430987328</item>
      <item>Miroslav Jurković, OIB 54288805565</item>
      <item>Tea Kolić, OIB 41585198769</item>
      <item>IVICA TOMIĆ</item>
      <item>JOSIP JELIĆ</item>
      <item>Magda Butorac, OIB 08583634020</item>
      <item>Vladimir Čavlović, OIB 56625730708</item>
      <item>Tatjana Mateković, OIB 74561760663</item>
      <item>Vesna Mladina, OIB 71801437335</item>
      <item>Miroslav Šarić, OIB 25341165767</item>
      <item>Vedran Juroš, OIB 63902441919</item>
      <item>Nikola Klaić, OIB 48832374139</item>
      <item>Boris Hipp, OIB 42112609273</item>
      <item>Robert Žunić, OIB 45515944422</item>
      <item>STUDIO RENTAL d.o.o. za usluge, OIB 04132278774</item>
      <item>Darko Barišić, OIB 62519692888</item>
      <item>Željko Borovička, OIB 56179447139</item>
      <item>Zdenko Tica, OIB 49584641587</item>
      <item>Sabina Abdurahimi, OIB 67660387238</item>
      <item>Darije Petolas, OIB 10344917608</item>
      <item>Perica Mitrović, OIB 29538074286</item>
      <item>Matija Špičić, OIB 02495519389</item>
      <item>Natali Bogićević, OIB 84056119217</item>
      <item>Filip Grilec, OIB 94471925962</item>
      <item>Zdenka Štern, OIB 32826205231</item>
      <item>Vladimir Vrhovec, OIB 36459972653</item>
      <item>Oliver Zorić, OIB 35822433380</item>
      <item>Vjekoslav Caktaš, OIB 62953165590</item>
      <item>TOMISLAV MILIČEVIĆ</item>
      <item>Antun Galić, OIB 26954182575</item>
      <item>VRHUNSKA GRADNJA j.d.o.o. za usluge, OIB 44285161879</item>
      <item>Božica Bronzović Arbanas, OIB 81109718920</item>
      <item>Kristina Tadić, OIB 34964601979</item>
      <item>Bernardica Djapić, OIB 83416361565</item>
      <item>Anita Zrinjan, OIB 45979512796</item>
      <item>MARKO MARTINOVIĆ</item>
      <item>NEKTUS INTERIJERI d.o.o. za usluge, OIB 87157825646</item>
      <item>Josip Munđar, OIB 55396621716</item>
      <item>Igor Bubnjić, OIB 68673320401</item>
      <item>Branka Lozić, OIB 03377626486</item>
      <item>Marinko Ratković, OIB 54057243372</item>
      <item>Dominik Brkić, OIB 14406310871</item>
      <item>Ljubica Žuljić, OIB 47641118940</item>
      <item>Ivan Tržić, OIB 88170432071</item>
      <item>DETONEX d.o.o. za trgovinu, OIB 84246899345</item>
      <item>Vanna Bojović, OIB 83656206667</item>
      <item>Alan Jurković, OIB 53995301946</item>
      <item>Branka Tomaško, OIB 93793808015</item>
      <item>Ilija Tufeković, OIB 85272849807</item>
      <item>Antun-Željko Gidi, OIB 68779306540</item>
      <item>Višnja Broqi, OIB 35093755829</item>
      <item>GORAN TOMIĆ</item>
      <item>Nebojša Perić, OIB 17683491651</item>
      <item>Alen Jelovac, OIB 92213194197</item>
      <item>Petar Klipić, OIB 72968154640</item>
      <item>Maja Katana, OIB 98013783313</item>
      <item>Goran Crepulja, OIB 18982056058</item>
      <item>Jelena Jozić, OIB 61368880664</item>
      <item>Ela Mihovilović Brkić, OIB 71624369158</item>
      <item>Miodrag Lesar, OIB 04182813536</item>
      <item>Iris Cekuš Soltz, OIB 72558220282</item>
      <item>ORION ULAGANJA d.o.o. za usluge, OIB 45663810571</item>
      <item>Milijana Vizjak, OIB 24053414429</item>
      <item>Snježana Šarić, OIB 81440476583</item>
      <item>Ruža Santini, OIB 95280404750</item>
      <item>TOP CLASS NEKRETNINE jednostavno društvo s ograničenom odgovornošću za gradnju i posredovanje u prometu nekretininama, OIB 71460389305</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 OIB 05965133878</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tem>Ranko Tomašević, OIB 86778817194</item>
      <item>Veronika Grubišić, OIB 10961890432</item>
      <item>Jozo Jerković, OIB 16863827730</item>
      <item>Sebastijan Paunović, OIB 71479698322</item>
      <item>Dragan Josipović, OIB 05767821988</item>
      <item>Maja Došlić Leš, OIB 75355077589</item>
      <item>Robert Gruber, OIB 72359897820</item>
      <item>Marija Pavletić, OIB 67403334435</item>
      <item>DARKO SMOLJAN</item>
      <item>Stipe Kljaić, OIB 04222923717</item>
      <item>B MAMIĆ</item>
      <item>Mirjana Grubišić, OIB 71833983967</item>
      <item>IVAN ČOP</item>
      <item>Marinka Perić, OIB 11689582126</item>
      <item>Sanja Lazić, OIB 93538380913</item>
      <item>Domagoj Šoše, OIB 76698290315</item>
      <item>IMPALA TRGOVINA, društvo s ograničenom odgovornošću za trgovinu i usluge, OIB 74349957002</item>
      <item>Martina Vuletić, OIB 73670201850</item>
      <item>ANTO PERIĆ</item>
      <item>Marjan Leši, OIB 77679532298</item>
      <item>JOSIP VULETIĆ</item>
      <item>Matija Jozić, OIB 63838897711</item>
      <item>Anđelka Marijanović, OIB 50730779773</item>
      <item>Marjan Bavčević, OIB 26538063798</item>
      <item>Marijan Malekin, OIB 58644776096</item>
      <item>DAJANA ANTONIJA BEBEK</item>
      <item>Miro Šahinović, OIB 06143438724</item>
      <item>OPERETA LEGALIZACIJA društvo s ograničenom odgovornošću za promet nekretnina, OIB 59459077421</item>
      <item>Josip Biočić, OIB 01933666749</item>
      <item>Fikret Osmanović, OIB 72517850145</item>
      <item>Darko Šebalj, OIB 05296710885</item>
      <item>Jerko Huljev, OIB 18648097894</item>
      <item>Jakov Šošić, OIB 77618338351</item>
      <item>Jasmin Čaušević, OIB 18030083498</item>
      <item>Franjo Kušević, OIB 46060556856</item>
      <item>Rina Broqi, OIB 27121995258</item>
      <item>IVAN KRALJ</item>
      <item>Mladen Petrlić, OIB 88977535430</item>
      <item>Zvonko Babić, OIB 70434924687</item>
      <item>Zvjezdana Balen-Vuglač, OIB 41427375263</item>
      <item>HOJSKI NEKRETNINE društvo s ograničenom odgovornošću za proizvodnju, trgovinu i usluge, OIB 48954500679</item>
      <item>Dragana Drobac, OIB 50310836278</item>
      <item>METRO LIVING d.o.o. za trgovinu i usluge, OIB 18836443912</item>
      <item>Martina Peričić, OIB 41096827899</item>
      <item>Ivona Vuglač, OIB 68310426614</item>
      <item>Darko Acalinović, OIB 00614141617</item>
      <item>Sandra Prskalo, OIB 89797926066</item>
      <item>Ranko Vukosavljević, OIB 51556794836</item>
      <item>CENTAR VIZIJA d.o.o. za trgovinu, OIB 05417850582</item>
      <item>Stjepan Žuljić, OIB 86416796158</item>
      <item>AQUAMONT d.o.o. za graditeljstvo, trgovinu i usluge, OIB 85058985197</item>
      <item>Dalibor Koljenik, OIB 32237070324</item>
      <item>JOSIP PETRIČEVIĆ</item>
      <item>Dino Marjanović, OIB 94571187643</item>
      <item>Otilia Varoščić, OIB 29857255382</item>
      <item>Krešimir Flas, OIB 24601707285</item>
      <item>Ivanka Zubčić, OIB 81995032685</item>
      <item>Sanja Šukunda, OIB 59006877827</item>
      <item>Martinna Lana Kordić, OIB 17298754112</item>
      <item>BORIS JURIĆ</item>
      <item>Zlata Piler, OIB 13123416897</item>
      <item>Ljubica Vidak, OIB 59045015690</item>
      <item>Anđela Matanović, OIB 23863557391</item>
      <item>Petra Kovač, OIB 81818391740</item>
      <item>Valentina Pavković, OIB 87067683188</item>
      <item>Božidar Lokner, OIB 27430987328</item>
      <item>Miroslav Jurković, OIB 54288805565</item>
      <item>Tea Kolić, OIB 41585198769</item>
      <item>IVICA TOMIĆ</item>
      <item>JOSIP JELIĆ</item>
      <item>Magda Butorac, OIB 08583634020</item>
      <item>Vladimir Čavlović, OIB 56625730708</item>
      <item>Tatjana Mateković, OIB 74561760663</item>
      <item>Vesna Mladina, OIB 71801437335</item>
      <item>Miroslav Šarić, OIB 25341165767</item>
      <item>Vedran Juroš, OIB 63902441919</item>
      <item>Nikola Klaić, OIB 48832374139</item>
      <item>Boris Hipp, OIB 42112609273</item>
      <item>Robert Žunić, OIB 45515944422</item>
      <item>STUDIO RENTAL d.o.o. za usluge, OIB 04132278774</item>
      <item>Darko Barišić, OIB 62519692888</item>
      <item>Željko Borovička, OIB 56179447139</item>
      <item>Zdenko Tica, OIB 49584641587</item>
      <item>Sabina Abdurahimi, OIB 67660387238</item>
      <item>Darije Petolas, OIB 10344917608</item>
      <item>Perica Mitrović, OIB 29538074286</item>
      <item>Matija Špičić, OIB 02495519389</item>
      <item>Natali Bogićević, OIB 84056119217</item>
      <item>Filip Grilec, OIB 94471925962</item>
      <item>Zdenka Štern, OIB 32826205231</item>
      <item>Vladimir Vrhovec, OIB 36459972653</item>
      <item>Oliver Zorić, OIB 35822433380</item>
      <item>Vjekoslav Caktaš, OIB 62953165590</item>
      <item>TOMISLAV MILIČEVIĆ</item>
      <item>Antun Galić, OIB 26954182575</item>
      <item>VRHUNSKA GRADNJA j.d.o.o. za usluge, OIB 44285161879</item>
      <item>Božica Bronzović Arbanas, OIB 81109718920</item>
      <item>Kristina Tadić, OIB 34964601979</item>
      <item>Bernardica Djapić, OIB 83416361565</item>
      <item>Anita Zrinjan, OIB 45979512796</item>
      <item>MARKO MARTINOVIĆ</item>
      <item>NEKTUS INTERIJERI d.o.o. za usluge, OIB 87157825646</item>
      <item>Josip Munđar, OIB 55396621716</item>
      <item>Igor Bubnjić, OIB 68673320401</item>
      <item>Branka Lozić, OIB 03377626486</item>
      <item>Marinko Ratković, OIB 54057243372</item>
      <item>Dominik Brkić, OIB 14406310871</item>
      <item>Ljubica Žuljić, OIB 47641118940</item>
      <item>Ivan Tržić, OIB 88170432071</item>
      <item>DETONEX d.o.o. za trgovinu, OIB 84246899345</item>
      <item>Vanna Bojović, OIB 83656206667</item>
      <item>Alan Jurković, OIB 53995301946</item>
      <item>Branka Tomaško, OIB 93793808015</item>
      <item>Ilija Tufeković, OIB 85272849807</item>
      <item>Antun-Željko Gidi, OIB 68779306540</item>
      <item>Višnja Broqi, OIB 35093755829</item>
      <item>GORAN TOMIĆ</item>
      <item>Nebojša Perić, OIB 17683491651</item>
      <item>Alen Jelovac, OIB 92213194197</item>
      <item>Petar Klipić, OIB 72968154640</item>
      <item>Maja Katana, OIB 98013783313</item>
      <item>Goran Crepulja, OIB 18982056058</item>
      <item>Jelena Jozić, OIB 61368880664</item>
      <item>Ela Mihovilović Brkić, OIB 71624369158</item>
      <item>Miodrag Lesar, OIB 04182813536</item>
      <item>Iris Cekuš Soltz, OIB 72558220282</item>
      <item>ORION ULAGANJA d.o.o. za usluge, OIB 45663810571</item>
      <item>Milijana Vizjak, OIB 24053414429</item>
      <item>Snježana Šarić, OIB 81440476583</item>
      <item>Ruža Santini, OIB 95280404750</item>
      <item>TOP CLASS NEKRETNINE jednostavno društvo s ograničenom odgovornošću za gradnju i posredovanje u prometu nekretininama, OIB 71460389305</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item>
      <item>Antun Crlenjak</item>
      <item>Mirjana Zuzija</item>
      <item>OD SAUCHA &amp; ARAS</item>
      <item>Zdravko Božičević</item>
      <item>Mislav Bistrović</item>
      <item>Dora Hanžeković</item>
      <item>Ivo Farčić</item>
      <item>Željko Albini</item>
      <item>Županijsko državno odvjetništvo u Zagrebu</item>
      <item>Zoran Mihajlović</item>
      <item>Jurica Reberski punomoćnik sudionika u postupku METRO LIVING d.o.o. za trgovinu i usluge</item>
      <item>Jurica Tončić</item>
      <item>MAMIĆ PERIĆ REBERSKI RIMAC Odvjetničko društvo, društvo s ograničenom odgovornošću</item>
    </izvorni_sadrzaj>
    <derivirana_varijabla naziv="DomainObject.Predmet.OstaliListFormated_1">
      <item>Zvonimir Barun</item>
      <item>Antun Crlenjak</item>
      <item>Mirjana Zuzija</item>
      <item>OD SAUCHA &amp; ARAS</item>
      <item>Zdravko Božičević</item>
      <item>Mislav Bistrović</item>
      <item>Dora Hanžeković</item>
      <item>Ivo Farčić</item>
      <item>Željko Albini</item>
      <item>Županijsko državno odvjetništvo u Zagrebu</item>
      <item>Zoran Mihajlović</item>
      <item>Jurica Reberski punomoćnik sudionika u postupku METRO LIVING d.o.o. za trgovinu i usluge</item>
      <item>Jurica Tončić</item>
      <item>MAMIĆ PERIĆ REBERSKI RIMAC Odvjetničko društvo, društvo s ograničenom odgovornošću</item>
    </derivirana_varijabla>
  </DomainObject.Predmet.OstaliListFormated>
  <DomainObject.Predmet.OstaliListFormatedOIB>
    <izvorni_sadrzaj>
      <item>Zvonimir Barun</item>
      <item>Antun Crlenjak</item>
      <item>Mirjana Zuzija, OIB 26497768352</item>
      <item>OD SAUCHA &amp; ARAS, OIB 21494913156</item>
      <item>Zdravko Božičević</item>
      <item>Mislav Bistrović, OIB 77214883107</item>
      <item>Dora Hanžeković, OIB 29273403595</item>
      <item>Ivo Farčić, OIB 60542580519</item>
      <item>Željko Albini, OIB 26256621275</item>
      <item>Županijsko državno odvjetništvo u Zagrebu, OIB 16488001145</item>
      <item>Zoran Mihajlović, OIB 60407042502</item>
      <item>Jurica Reberski, OIB 04868590499 punomoćnik sudionika u postupku METRO LIVING d.o.o. za trgovinu i usluge</item>
      <item>Jurica Tončić, OIB 44669013271</item>
      <item>MAMIĆ PERIĆ REBERSKI RIMAC Odvjetničko društvo, društvo s ograničenom odgovornošću, OIB 32802230502</item>
    </izvorni_sadrzaj>
    <derivirana_varijabla naziv="DomainObject.Predmet.OstaliListFormatedOIB_1">
      <item>Zvonimir Barun</item>
      <item>Antun Crlenjak</item>
      <item>Mirjana Zuzija, OIB 26497768352</item>
      <item>OD SAUCHA &amp; ARAS, OIB 21494913156</item>
      <item>Zdravko Božičević</item>
      <item>Mislav Bistrović, OIB 77214883107</item>
      <item>Dora Hanžeković, OIB 29273403595</item>
      <item>Ivo Farčić, OIB 60542580519</item>
      <item>Željko Albini, OIB 26256621275</item>
      <item>Županijsko državno odvjetništvo u Zagrebu, OIB 16488001145</item>
      <item>Zoran Mihajlović, OIB 60407042502</item>
      <item>Jurica Reberski, OIB 04868590499 punomoćnik sudionika u postupku METRO LIVING d.o.o. za trgovinu i usluge</item>
      <item>Jurica Tončić, OIB 44669013271</item>
      <item>MAMIĆ PERIĆ REBERSKI RIMAC Odvjetničko društvo, društvo s ograničenom odgovornošću, OIB 32802230502</item>
    </derivirana_varijabla>
  </DomainObject.Predmet.OstaliListFormatedOIB>
  <DomainObject.Predmet.OstaliListFormatedWithAdress>
    <izvorni_sadrzaj>
      <item>Zvonimir Barun, Adama Baltazara Krčelića 15, 10290 Zaprešić</item>
      <item>Antun Crlenjak, 10000 Zagreb</item>
      <item>Mirjana Zuzija, Slavka Kolara 25, 10410 Velika Gorica</item>
      <item>OD SAUCHA &amp; ARAS, Gundulićeva 20, 10000 Zagreb</item>
      <item>Zdravko Božičević</item>
      <item>Mislav Bistrović, Trg Petra Svačića 6, 10000 Zagreb</item>
      <item>Dora Hanžeković</item>
      <item>Ivo Farčić, Baštijanova 2a, 10000 Zagreb</item>
      <item>Željko Albini, Gračanska cesta 91 B, 10000 Zagreb</item>
      <item>Županijsko državno odvjetništvo u Zagrebu</item>
      <item>Zoran Mihajlović, Ulica Ivana Rendića 31, 10000 Zagreb</item>
      <item>Jurica Reberski, Radnička c. 80, 10000 Zagreb punomoćnik sudionika u postupku METRO LIVING d.o.o. za trgovinu i usluge</item>
      <item>Jurica Tončić, Ignjata Đorđića 19, 10000 Zagreb</item>
      <item>MAMIĆ PERIĆ REBERSKI RIMAC Odvjetničko društvo, društvo s ograničenom odgovornošću, Ivana Lučića 2A, 10000 Zagreb</item>
    </izvorni_sadrzaj>
    <derivirana_varijabla naziv="DomainObject.Predmet.OstaliListFormatedWithAdress_1">
      <item>Zvonimir Barun, Adama Baltazara Krčelića 15, 10290 Zaprešić</item>
      <item>Antun Crlenjak, 10000 Zagreb</item>
      <item>Mirjana Zuzija, Slavka Kolara 25, 10410 Velika Gorica</item>
      <item>OD SAUCHA &amp; ARAS, Gundulićeva 20, 10000 Zagreb</item>
      <item>Zdravko Božičević</item>
      <item>Mislav Bistrović, Trg Petra Svačića 6, 10000 Zagreb</item>
      <item>Dora Hanžeković</item>
      <item>Ivo Farčić, Baštijanova 2a, 10000 Zagreb</item>
      <item>Željko Albini, Gračanska cesta 91 B, 10000 Zagreb</item>
      <item>Županijsko državno odvjetništvo u Zagrebu</item>
      <item>Zoran Mihajlović, Ulica Ivana Rendića 31, 10000 Zagreb</item>
      <item>Jurica Reberski, Radnička c. 80, 10000 Zagreb punomoćnik sudionika u postupku METRO LIVING d.o.o. za trgovinu i usluge</item>
      <item>Jurica Tončić, Ignjata Đorđića 19, 10000 Zagreb</item>
      <item>MAMIĆ PERIĆ REBERSKI RIMAC Odvjetničko društvo, društvo s ograničenom odgovornošću, Ivana Lučića 2A, 10000 Zagreb</item>
    </derivirana_varijabla>
  </DomainObject.Predmet.OstaliListFormatedWithAdress>
  <DomainObject.Predmet.OstaliListFormatedWithAdressOIB>
    <izvorni_sadrzaj>
      <item>Zvonimir Barun, Adama Baltazara Krčelića 15, 10290 Zaprešić</item>
      <item>Antun Crlenjak, 10000 Zagreb</item>
      <item>Mirjana Zuzija, OIB 26497768352, Slavka Kolara 25, 10410 Velika Gorica</item>
      <item>OD SAUCHA &amp; ARAS, OIB 21494913156, Gundulićeva 20, 10000 Zagreb</item>
      <item>Zdravko Božičević</item>
      <item>Mislav Bistrović, OIB 77214883107, Trg Petra Svačića 6, 10000 Zagreb</item>
      <item>Dora Hanžeković, OIB 29273403595</item>
      <item>Ivo Farčić, OIB 60542580519, Baštijanova 2a, 10000 Zagreb</item>
      <item>Željko Albini, OIB 26256621275, Gračanska cesta 91 B, 10000 Zagreb</item>
      <item>Županijsko državno odvjetništvo u Zagrebu, OIB 16488001145</item>
      <item>Zoran Mihajlović, OIB 60407042502, Ulica Ivana Rendića 31, 10000 Zagreb</item>
      <item>Jurica Reberski, OIB 04868590499, Radnička c. 80, 10000 Zagreb punomoćnik sudionika u postupku METRO LIVING d.o.o. za trgovinu i usluge</item>
      <item>Jurica Tončić, OIB 44669013271, Ignjata Đorđića 19, 10000 Zagreb</item>
      <item>MAMIĆ PERIĆ REBERSKI RIMAC Odvjetničko društvo, društvo s ograničenom odgovornošću, OIB 32802230502, Ivana Lučića 2A, 10000 Zagreb</item>
    </izvorni_sadrzaj>
    <derivirana_varijabla naziv="DomainObject.Predmet.OstaliListFormatedWithAdressOIB_1">
      <item>Zvonimir Barun, Adama Baltazara Krčelića 15, 10290 Zaprešić</item>
      <item>Antun Crlenjak, 10000 Zagreb</item>
      <item>Mirjana Zuzija, OIB 26497768352, Slavka Kolara 25, 10410 Velika Gorica</item>
      <item>OD SAUCHA &amp; ARAS, OIB 21494913156, Gundulićeva 20, 10000 Zagreb</item>
      <item>Zdravko Božičević</item>
      <item>Mislav Bistrović, OIB 77214883107, Trg Petra Svačića 6, 10000 Zagreb</item>
      <item>Dora Hanžeković, OIB 29273403595</item>
      <item>Ivo Farčić, OIB 60542580519, Baštijanova 2a, 10000 Zagreb</item>
      <item>Željko Albini, OIB 26256621275, Gračanska cesta 91 B, 10000 Zagreb</item>
      <item>Županijsko državno odvjetništvo u Zagrebu, OIB 16488001145</item>
      <item>Zoran Mihajlović, OIB 60407042502, Ulica Ivana Rendića 31, 10000 Zagreb</item>
      <item>Jurica Reberski, OIB 04868590499, Radnička c. 80, 10000 Zagreb punomoćnik sudionika u postupku METRO LIVING d.o.o. za trgovinu i usluge</item>
      <item>Jurica Tončić, OIB 44669013271, Ignjata Đorđića 19, 10000 Zagreb</item>
      <item>MAMIĆ PERIĆ REBERSKI RIMAC Odvjetničko društvo, društvo s ograničenom odgovornošću, OIB 32802230502, Ivana Lučića 2A, 10000 Zagreb</item>
    </derivirana_varijabla>
  </DomainObject.Predmet.OstaliListFormatedWithAdressOIB>
  <DomainObject.Predmet.OstaliListNazivFormated>
    <izvorni_sadrzaj>
      <item>Zvonimir Barun</item>
      <item>Antun Crlenjak</item>
      <item>Mirjana Zuzija</item>
      <item>OD SAUCHA &amp; ARAS</item>
      <item>Zdravko Božičević</item>
      <item>Mislav Bistrović</item>
      <item>Dora Hanžeković</item>
      <item>Ivo Farčić</item>
      <item>Željko Albini</item>
      <item>Županijsko državno odvjetništvo u Zagrebu</item>
      <item>Zoran Mihajlović</item>
      <item>Jurica Reberski</item>
      <item>Jurica Tončić</item>
      <item>MAMIĆ PERIĆ REBERSKI RIMAC Odvjetničko društvo, društvo s ograničenom odgovornošću</item>
    </izvorni_sadrzaj>
    <derivirana_varijabla naziv="DomainObject.Predmet.OstaliListNazivFormated_1">
      <item>Zvonimir Barun</item>
      <item>Antun Crlenjak</item>
      <item>Mirjana Zuzija</item>
      <item>OD SAUCHA &amp; ARAS</item>
      <item>Zdravko Božičević</item>
      <item>Mislav Bistrović</item>
      <item>Dora Hanžeković</item>
      <item>Ivo Farčić</item>
      <item>Željko Albini</item>
      <item>Županijsko državno odvjetništvo u Zagrebu</item>
      <item>Zoran Mihajlović</item>
      <item>Jurica Reberski</item>
      <item>Jurica Tončić</item>
      <item>MAMIĆ PERIĆ REBERSKI RIMAC Odvjetničko društvo, društvo s ograničenom odgovornošću</item>
    </derivirana_varijabla>
  </DomainObject.Predmet.OstaliListNazivFormated>
  <DomainObject.Predmet.OstaliListNazivFormatedOIB>
    <izvorni_sadrzaj>
      <item>Zvonimir Barun</item>
      <item>Antun Crlenjak</item>
      <item>Mirjana Zuzija, OIB 26497768352</item>
      <item>OD SAUCHA &amp; ARAS, OIB 21494913156</item>
      <item>Zdravko Božičević</item>
      <item>Mislav Bistrović, OIB 77214883107</item>
      <item>Dora Hanžeković, OIB 29273403595</item>
      <item>Ivo Farčić, OIB 60542580519</item>
      <item>Željko Albini, OIB 26256621275</item>
      <item>Županijsko državno odvjetništvo u Zagrebu, OIB 16488001145</item>
      <item>Zoran Mihajlović, OIB 60407042502</item>
      <item>Jurica Reberski, OIB 04868590499</item>
      <item>Jurica Tončić, OIB 44669013271</item>
      <item>MAMIĆ PERIĆ REBERSKI RIMAC Odvjetničko društvo, društvo s ograničenom odgovornošću, OIB 32802230502</item>
    </izvorni_sadrzaj>
    <derivirana_varijabla naziv="DomainObject.Predmet.OstaliListNazivFormatedOIB_1">
      <item>Zvonimir Barun</item>
      <item>Antun Crlenjak</item>
      <item>Mirjana Zuzija, OIB 26497768352</item>
      <item>OD SAUCHA &amp; ARAS, OIB 21494913156</item>
      <item>Zdravko Božičević</item>
      <item>Mislav Bistrović, OIB 77214883107</item>
      <item>Dora Hanžeković, OIB 29273403595</item>
      <item>Ivo Farčić, OIB 60542580519</item>
      <item>Željko Albini, OIB 26256621275</item>
      <item>Županijsko državno odvjetništvo u Zagrebu, OIB 16488001145</item>
      <item>Zoran Mihajlović, OIB 60407042502</item>
      <item>Jurica Reberski, OIB 04868590499</item>
      <item>Jurica Tončić, OIB 44669013271</item>
      <item>MAMIĆ PERIĆ REBERSKI RIMAC Odvjetničko društvo, društvo s ograničenom odgovornošću, OIB 32802230502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12. svibnja 2021.</izvorni_sadrzaj>
    <derivirana_varijabla naziv="DomainObject.Datum_1">12. svibnja 2021.</derivirana_varijabla>
  </DomainObject.Datum>
  <DomainObject.PoslovniBrojDokumenta>
    <izvorni_sadrzaj>St-1094/2012-1826</izvorni_sadrzaj>
    <derivirana_varijabla naziv="DomainObject.PoslovniBrojDokumenta_1">St-1094/2012-1826</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Mislav Bistrović</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tem>ORION ULAGANJA d.o.o. za usluge</item>
      <item>Dora Hanžeković</item>
      <item>Ivo Farčić</item>
      <item>Milijana Vizjak</item>
      <item>Snježana Šarić</item>
      <item>Željko Albini</item>
      <item>Županijsko državno odvjetništvo u Zagrebu</item>
      <item>Ruža Santini</item>
      <item>Zoran Mihajlović</item>
      <item>Jurica Reberski</item>
      <item>Jurica Tončić</item>
      <item>TOP CLASS NEKRETNINE jednostavno društvo s ograničenom odgovornošću za gradnju i posredovanje u prometu nekretininama</item>
      <item>MAMIĆ PERIĆ REBERSKI RIMAC Odvjetničko društvo, društvo s ograničenom odgovornošću</item>
    </izvorni_sadrzaj>
    <derivirana_varijabla naziv="DomainObject.Predmet.SudioniciListNaziv_1">
      <item>JARUŠČICA PROJEKT  d.o.o. za poslovanje nekretninama</item>
      <item>ZAGREBAČKA BANKA DIONIČKO DRUŠTVO</item>
      <item>Zvonimir Barun</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Mislav Bistrović</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tem>ORION ULAGANJA d.o.o. za usluge</item>
      <item>Dora Hanžeković</item>
      <item>Ivo Farčić</item>
      <item>Milijana Vizjak</item>
      <item>Snježana Šarić</item>
      <item>Željko Albini</item>
      <item>Županijsko državno odvjetništvo u Zagrebu</item>
      <item>Ruža Santini</item>
      <item>Zoran Mihajlović</item>
      <item>Jurica Reberski</item>
      <item>Jurica Tončić</item>
      <item>TOP CLASS NEKRETNINE jednostavno društvo s ograničenom odgovornošću za gradnju i posredovanje u prometu nekretininama</item>
      <item>MAMIĆ PERIĆ REBERSKI RIMAC Odvjetničko društvo, društvo s ograničenom odgovornošću</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Adama Baltazara Krčelića 15,10290 Zaprešić</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Jaruščica 9,10000 Zagreb</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 OIB 05965133878, Jaruščica 11,10000 Zagreb</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Goran Surla, OIB 69603850430, Lanište 1 G,10000 Zagreb</item>
      <item>Mislav Bistrović, OIB 77214883107, Trg Petra Svačića 6,10000 Zagreb</item>
      <item>Ranko Tomašević, OIB 86778817194, Zamenhofova Ulica 6,10000 Zagreb</item>
      <item>Veronika Grubišić, OIB 10961890432, Ulica Ivice Kičmanovića 22,10000 Zagreb</item>
      <item>Jozo Jerković, OIB 16863827730, Jaruščica 5 A,10000 Zagreb</item>
      <item>Sebastijan Paunović, OIB 71479698322, Ulica Vladimira Filakovca 5,10000 Zagreb</item>
      <item>Dragan Josipović, OIB 05767821988, Milana Nemičića 19,44250 Petrinja</item>
      <item>Maja Došlić Leš, OIB 75355077589, Frankopanska 1,35410 Batrina</item>
      <item>Robert Gruber, OIB 72359897820, Štefanićeva Ulica 8,10000 Zagreb</item>
      <item>Marija Pavletić, OIB 67403334435, Ulica Rudolfa Bićanića 16,10000 Zagreb</item>
      <item>DARKO SMOLJAN, STADITTEIL NEUHAUSEN AMTACKERSTR METZINGEN,72555 STADITTEIL NEUHAUSEN AMTACKERSTR METZINGEN</item>
      <item>Stipe Kljaić, OIB 04222923717, Jaruščica 5 A,10000 Zagreb</item>
      <item>B MAMIĆ, Šestinski dol 135,10000 Zagreb</item>
      <item>Mirjana Grubišić, OIB 71833983967, Trnava I. 51 A,10000 Zagreb</item>
      <item>IVAN ČOP, Jaruščica 5/A,10000 Zagreb</item>
      <item>Marinka Perić, OIB 11689582126, Filipa Macure 21,Banja Luka</item>
      <item>Sanja Lazić, OIB 93538380913, Kralja Tomislava 17,33520 Slatina</item>
      <item>Domagoj Šoše, OIB 76698290315, Logorište 19 A,47000 Karlovac</item>
      <item>IMPALA TRGOVINA, društvo s ograničenom odgovornošću za trgovinu i usluge, OIB 74349957002, Ivana Keleka 83,10360 Sesvete</item>
      <item>Martina Vuletić, OIB 73670201850, Kalabarovo Vrelo 12,10000 Zagreb</item>
      <item>ANTO PERIĆ, BIHAĆKA 30 SESVETSKI KRALJEVEC,10360 Sesvete</item>
      <item>Marjan Leši, OIB 77679532298, Stubička Ulica 91 A,10000 Zagreb</item>
      <item>JOSIP VULETIĆ, ULICA ANÐELA NUIĆA 97,10000 Zagreb</item>
      <item>Matija Jozić, OIB 63838897711, Štibrenska Ulica 1 A,10360 Sesvete</item>
      <item>Anđelka Marijanović, OIB 50730779773, Trpinjska Ulica 3,10000 Zagreb</item>
      <item>Marjan Bavčević, OIB 26538063798, Skradinska 3,21000 Split</item>
      <item>Marijan Malekin, OIB 58644776096, Vrlička Ulica 63,21230 Sinj</item>
      <item>DAJANA ANTONIJA BEBEK, JARUŠČICA 11,10000 Zagreb</item>
      <item>Miro Šahinović, OIB 06143438724, Ulica Nike Grškovića 4,10000 Zagreb</item>
      <item>OPERETA LEGALIZACIJA društvo s ograničenom odgovornošću za promet nekretnina, OIB 59459077421, Kranjčevićeva 53,10000 Zagreb</item>
      <item>Josip Biočić, OIB 01933666749, Mendlova Ulica 7,10000 Zagreb</item>
      <item>Fikret Osmanović, OIB 72517850145, Jaruščica 11,10000 Zagreb</item>
      <item>Darko Šebalj, OIB 05296710885, Posavsko Vrbovo 89 A,10411 Vrbovo Posavsko</item>
      <item>Jerko Huljev, OIB 18648097894, 4. Rakitski Odvojak 5,10437 Rakitje</item>
      <item>Jakov Šošić, OIB 77618338351, Odeska 6,21000 Split</item>
      <item>Jasmin Čaušević, OIB 18030083498, Čaklje 37,21327 Podgora</item>
      <item>Franjo Kušević, OIB 46060556856, Lučelnica 87,10451 Lučelnica</item>
      <item>Rina Broqi, OIB 27121995258, Horvaćanska Cesta 166,10000 Zagreb</item>
      <item>IVAN KRALJ, V. VRBICE 15,10250 Lučko</item>
      <item>Mladen Petrlić, OIB 88977535430, Ludbreška Ulica 10,10000 Zagreb</item>
      <item>Zvonko Babić, OIB 70434924687, Jurice Muraia 2,40000 Čakovec</item>
      <item>Zvjezdana Balen-Vuglač, OIB 41427375263, Marinići 80 B,51216 Marinići</item>
      <item>HOJSKI NEKRETNINE društvo s ograničenom odgovornošću za proizvodnju, trgovinu i usluge, OIB 48954500679, Majdakova 45,10000 Zagreb</item>
      <item>Dragana Drobac, OIB 50310836278, Cernik 225,51218 Cernik</item>
      <item>METRO LIVING d.o.o. za trgovinu i usluge, OIB 18836443912, Sobolski put 16,10000 Zagreb</item>
      <item>Martina Peričić, OIB 41096827899, Ulica Ivana Zahara 3,10000 Zagreb</item>
      <item>Ivona Vuglač, OIB 68310426614, Marinići 80 B,51216 Marinići</item>
      <item>Darko Acalinović, OIB 00614141617, Vladimira Nazora 90,21480 Vis</item>
      <item>Sandra Prskalo, OIB 89797926066, Jablanovac 24,10000 Zagreb</item>
      <item>Ranko Vukosavljević, OIB 51556794836, Kutnjački Put 6,10000 Zagreb</item>
      <item>CENTAR VIZIJA d.o.o. za trgovinu, OIB 05417850582, Kranjčevićeva 53,10000 Zagreb</item>
      <item>Stjepan Žuljić, OIB 86416796158, Sisačka 16,10410 Velika Gorica</item>
      <item>AQUAMONT d.o.o. za graditeljstvo, trgovinu i usluge, OIB 85058985197, Sobolski put 16,10000 Zagreb</item>
      <item>Dalibor Koljenik, OIB 32237070324, Koranska 8,31500 Našice</item>
      <item>JOSIP PETRIČEVIĆ, ŠETALIŠTE 150. BRIGADE 8,10000 Zagreb</item>
      <item>Dino Marjanović, OIB 94571187643, Ulica Ljudevita Posavskog 16,10000 Zagreb</item>
      <item>Otilia Varoščić, OIB 29857255382, Jablanska Ulica 32,10000 Zagreb</item>
      <item>Krešimir Flas, OIB 24601707285, Vlatka Mačeka 10,35000 Slavonski Brod</item>
      <item>Ivanka Zubčić, OIB 81995032685, UL. HRVATSKIH BRANITELJA 7 (ranije: PRIDRAGA, PRIDRAGA, 104),23312 Pridraga</item>
      <item>Sanja Šukunda, OIB 59006877827, Ulica Brune Bušića 3,10000 Zagreb</item>
      <item>Martinna Lana Kordić, OIB 17298754112, Slavka Kolara 35,10410 Velika Gorica</item>
      <item>BORIS JURIĆ, VIJENAC DINARE,31000 Osijek</item>
      <item>Zlata Piler, OIB 13123416897, Ulica Nikole Pavića 34,10000 Zagreb</item>
      <item>Ljubica Vidak, OIB 59045015690, Jaruščica 5 A,10000 Zagreb</item>
      <item>Anđela Matanović, OIB 23863557391, Nova X 55,22202 Rogoznica</item>
      <item>Petra Kovač, OIB 81818391740, Sopnički Odvojak 5 C,10000 Zagreb</item>
      <item>Valentina Pavković, OIB 87067683188, Jaruščica 7 A,10000 Zagreb</item>
      <item>Božidar Lokner, OIB 27430987328, Jaruščica 7 A,10000 Zagreb</item>
      <item>Miroslav Jurković, OIB 54288805565, Razumov Breg 6,10435 Falašćak</item>
      <item>Tea Kolić, OIB 41585198769, Luketići 55,47300 Zagorje</item>
      <item>IVICA TOMIĆ, VRANIĆEVA 11,10000 Zagreb</item>
      <item>JOSIP JELIĆ, SLAVKA KOLARA 35,10410 Velika Gorica</item>
      <item>Magda Butorac, OIB 08583634020, Bana Jelačića 55,32221 Cerić</item>
      <item>Vladimir Čavlović, OIB 56625730708, Ulica Anđela Gabrijela 19,32100 Vinkovci</item>
      <item>Tatjana Mateković, OIB 74561760663, Medveščak 99,10000 Zagreb</item>
      <item>Vesna Mladina, OIB 71801437335, Ozaljska Ulica 96,10000 Zagreb</item>
      <item>Miroslav Šarić, OIB 25341165767, Jaruščica 7,10000 Zagreb</item>
      <item>Vedran Juroš, OIB 63902441919, Ulica Kralja Petra Svačića 3,31000 Osijek</item>
      <item>Nikola Klaić, OIB 48832374139, Lojenov Prilaz 10,10000 Zagreb</item>
      <item>Boris Hipp, OIB 42112609273, ULICA BANA TEODORA PEJAČEVIĆA 9 (ranije: NAŠICE, AUGUSTA CESARCA, 9),31500 Našice</item>
      <item>Robert Žunić, OIB 45515944422, Savska Opatovina 34,10000 Zagreb</item>
      <item>STUDIO RENTAL d.o.o. za usluge, OIB 04132278774, Športska 25,10410 Novo Čiče</item>
      <item>Darko Barišić, OIB 62519692888, Huzjanova Ulica 22,10000 Zagreb</item>
      <item>Željko Borovička, OIB 56179447139, Barčev Trg 14,10000 Zagreb</item>
      <item>Zdenko Tica, OIB 49584641587, Ulica Vladimira Nazora 18,34551 Lipik</item>
      <item>Sabina Abdurahimi, OIB 67660387238, Kombolova Ulica 3,10000 Zagreb</item>
      <item>Darije Petolas, OIB 10344917608, Fancevljev Prilaz 8,10000 Zagreb</item>
      <item>Perica Mitrović, OIB 29538074286, Kardinala Alojzija Stepinca 35,31000 Osijek</item>
      <item>Matija Špičić, OIB 02495519389, Špičićeva Ulica 4,10410 Mičevec</item>
      <item>Natali Bogićević, OIB 84056119217, Cvjetno Naselje 14,10410 Velika Gorica</item>
      <item>Filip Grilec, OIB 94471925962, Ulica Cvijete Zuzorić 53,10000 Zagreb</item>
      <item>Zdenka Štern, OIB 32826205231, Oreškovićeva Ulica 6 V,10000 Zagreb</item>
      <item>Vladimir Vrhovec, OIB 36459972653, Jaruščica 11,10000 Zagreb</item>
      <item>Oliver Zorić, OIB 35822433380, Jaruščica 11,10000 Zagreb</item>
      <item>Vjekoslav Caktaš, OIB 62953165590, Solinske Mladeži 69 A,21210 Solin</item>
      <item>TOMISLAV MILIČEVIĆ, VELIKI POGANAC 5,48312 Veliki Poganac</item>
      <item>Antun Galić, OIB 26954182575, Šetal.150.brigade Hrvat.vojske 1,10000 Zagreb</item>
      <item>VRHUNSKA GRADNJA j.d.o.o. za usluge, OIB 44285161879, Havidićeva 16,10000 Zagreb</item>
      <item>Božica Bronzović Arbanas, OIB 81109718920, Jaruščica 5 A,10000 Zagreb</item>
      <item>Kristina Tadić, OIB 34964601979, Omladinska Ulica 26,10310 Ivanić-Grad</item>
      <item>Bernardica Djapić, OIB 83416361565, Ulica Božidara Magovca 48,10000 Zagreb</item>
      <item>Anita Zrinjan, OIB 45979512796, Medsave 26,10430 Medsave</item>
      <item>MARKO MARTINOVIĆ, STENJEVEČKA 35,10000 Zagreb</item>
      <item>NEKTUS INTERIJERI d.o.o. za usluge, OIB 87157825646, Ulica Vojina Bakića 2,10000 Zagreb</item>
      <item>Josip Munđar, OIB 55396621716, Ulica Đurđice Agićeve 3,10000 Zagreb</item>
      <item>Igor Bubnjić, OIB 68673320401, Prvomajska 11,43500 Daruvar</item>
      <item>Branka Lozić, OIB 03377626486, Ulica Ferde Livadića 10,10290 Zaprešić</item>
      <item>Marinko Ratković, OIB 54057243372, Škarnik 26,42223 Škarnik</item>
      <item>Dominik Brkić, OIB 14406310871, Jaruščica 9 D,10000 Zagreb</item>
      <item>Ljubica Žuljić, OIB 47641118940, Sisačka 16,10410 Velika Gorica</item>
      <item>Ivan Tržić, OIB 88170432071, Franje Blažinca 29,10370 Kozinščak</item>
      <item>DETONEX d.o.o. za trgovinu, OIB 84246899345, Horvaćanska cesta 23,10000 Zagreb</item>
      <item>Vanna Bojović, OIB 83656206667, Bartolići 35,10000 Zagreb</item>
      <item>Alan Jurković, OIB 53995301946, Topnička Ulica 10,10000 Zagreb</item>
      <item>Branka Tomaško, OIB 93793808015, Grančarska Ulica V. Odvojak 2,10257 Kupinečki Kraljevec</item>
      <item>Ilija Tufeković, OIB 85272849807, Savski Gaj Iii. 18,10000 Zagreb</item>
      <item>Antun-Željko Gidi, OIB 68779306540, Jaruščica 5,10000 Zagreb</item>
      <item>Višnja Broqi, OIB 35093755829, Lanište 1 J,10000 Zagreb</item>
      <item>GORAN TOMIĆ, BUKOVAČKA CESTA 331 A,10000 Zagreb</item>
      <item>Nebojša Perić, OIB 17683491651, Baburičina Ulica 17,10000 Zagreb</item>
      <item>Alen Jelovac, OIB 92213194197, Trg Kralja Tomislava 6,10000 Zagreb</item>
      <item>Petar Klipić, OIB 72968154640, Pičmanova Ulica 5,10000 Zagreb</item>
      <item>Maja Katana, OIB 98013783313, Ulica Milana Ogrizovića 2,10000 Zagreb</item>
      <item>Goran Crepulja, OIB 18982056058, Špadići 78,52440 Poreč</item>
      <item>Jelena Jozić, OIB 61368880664, Dankovečka Ulica 104,10000 Zagreb</item>
      <item>Ela Mihovilović Brkić, OIB 71624369158, Prisavlje 10,10000 Zagreb</item>
      <item>Miodrag Lesar, OIB 04182813536, Dolenica 12 F,10250 Lučko</item>
      <item>Iris Cekuš Soltz, OIB 72558220282, Ulica Josipa Pupačića 4,10000 Zagreb</item>
      <item>ORION ULAGANJA d.o.o. za usluge, OIB 45663810571, Jaruščica 11,10000 Zagreb</item>
      <item>Dora Hanžeković, OIB 29273403595</item>
      <item>Ivo Farčić, OIB 60542580519, Baštijanova 2a,10000 Zagreb</item>
      <item>Milijana Vizjak, OIB 24053414429, Demšarova Ulica 41,10000 Zagreb</item>
      <item>Snježana Šarić, OIB 81440476583, Ulica Grada Chicaga 4,10000 Zagreb</item>
      <item>Željko Albini, OIB 26256621275, Gračanska cesta 91 B,10000 Zagreb</item>
      <item>Županijsko državno odvjetništvo u Zagrebu, OIB 16488001145</item>
      <item>Ruža Santini, OIB 95280404750, Ivana Merza 8,23210 Turanj</item>
      <item>Zoran Mihajlović, OIB 60407042502, Ulica Ivana Rendića 31,10000 Zagreb</item>
      <item>Jurica Reberski, OIB 04868590499, Radnička c. 80,10000 Zagreb</item>
      <item>Jurica Tončić, OIB 44669013271, Ignjata Đorđića 19,10000 Zagreb</item>
      <item>TOP CLASS NEKRETNINE jednostavno društvo s ograničenom odgovornošću za gradnju i posredovanje u prometu nekretininama, OIB 71460389305, Ulica Karla Metikoša 3,10000 Zagreb</item>
      <item>MAMIĆ PERIĆ REBERSKI RIMAC Odvjetničko društvo, društvo s ograničenom odgovornošću, OIB 32802230502, Ivana Lučića 2A,10000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Adama Baltazara Krčelića 15,10290 Zaprešić</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Jaruščica 9,10000 Zagreb</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 OIB 05965133878, Jaruščica 11,10000 Zagreb</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Goran Surla, OIB 69603850430, Lanište 1 G,10000 Zagreb</item>
      <item>Mislav Bistrović, OIB 77214883107, Trg Petra Svačića 6,10000 Zagreb</item>
      <item>Ranko Tomašević, OIB 86778817194, Zamenhofova Ulica 6,10000 Zagreb</item>
      <item>Veronika Grubišić, OIB 10961890432, Ulica Ivice Kičmanovića 22,10000 Zagreb</item>
      <item>Jozo Jerković, OIB 16863827730, Jaruščica 5 A,10000 Zagreb</item>
      <item>Sebastijan Paunović, OIB 71479698322, Ulica Vladimira Filakovca 5,10000 Zagreb</item>
      <item>Dragan Josipović, OIB 05767821988, Milana Nemičića 19,44250 Petrinja</item>
      <item>Maja Došlić Leš, OIB 75355077589, Frankopanska 1,35410 Batrina</item>
      <item>Robert Gruber, OIB 72359897820, Štefanićeva Ulica 8,10000 Zagreb</item>
      <item>Marija Pavletić, OIB 67403334435, Ulica Rudolfa Bićanića 16,10000 Zagreb</item>
      <item>DARKO SMOLJAN, STADITTEIL NEUHAUSEN AMTACKERSTR METZINGEN,72555 STADITTEIL NEUHAUSEN AMTACKERSTR METZINGEN</item>
      <item>Stipe Kljaić, OIB 04222923717, Jaruščica 5 A,10000 Zagreb</item>
      <item>B MAMIĆ, Šestinski dol 135,10000 Zagreb</item>
      <item>Mirjana Grubišić, OIB 71833983967, Trnava I. 51 A,10000 Zagreb</item>
      <item>IVAN ČOP, Jaruščica 5/A,10000 Zagreb</item>
      <item>Marinka Perić, OIB 11689582126, Filipa Macure 21,Banja Luka</item>
      <item>Sanja Lazić, OIB 93538380913, Kralja Tomislava 17,33520 Slatina</item>
      <item>Domagoj Šoše, OIB 76698290315, Logorište 19 A,47000 Karlovac</item>
      <item>IMPALA TRGOVINA, društvo s ograničenom odgovornošću za trgovinu i usluge, OIB 74349957002, Ivana Keleka 83,10360 Sesvete</item>
      <item>Martina Vuletić, OIB 73670201850, Kalabarovo Vrelo 12,10000 Zagreb</item>
      <item>ANTO PERIĆ, BIHAĆKA 30 SESVETSKI KRALJEVEC,10360 Sesvete</item>
      <item>Marjan Leši, OIB 77679532298, Stubička Ulica 91 A,10000 Zagreb</item>
      <item>JOSIP VULETIĆ, ULICA ANÐELA NUIĆA 97,10000 Zagreb</item>
      <item>Matija Jozić, OIB 63838897711, Štibrenska Ulica 1 A,10360 Sesvete</item>
      <item>Anđelka Marijanović, OIB 50730779773, Trpinjska Ulica 3,10000 Zagreb</item>
      <item>Marjan Bavčević, OIB 26538063798, Skradinska 3,21000 Split</item>
      <item>Marijan Malekin, OIB 58644776096, Vrlička Ulica 63,21230 Sinj</item>
      <item>DAJANA ANTONIJA BEBEK, JARUŠČICA 11,10000 Zagreb</item>
      <item>Miro Šahinović, OIB 06143438724, Ulica Nike Grškovića 4,10000 Zagreb</item>
      <item>OPERETA LEGALIZACIJA društvo s ograničenom odgovornošću za promet nekretnina, OIB 59459077421, Kranjčevićeva 53,10000 Zagreb</item>
      <item>Josip Biočić, OIB 01933666749, Mendlova Ulica 7,10000 Zagreb</item>
      <item>Fikret Osmanović, OIB 72517850145, Jaruščica 11,10000 Zagreb</item>
      <item>Darko Šebalj, OIB 05296710885, Posavsko Vrbovo 89 A,10411 Vrbovo Posavsko</item>
      <item>Jerko Huljev, OIB 18648097894, 4. Rakitski Odvojak 5,10437 Rakitje</item>
      <item>Jakov Šošić, OIB 77618338351, Odeska 6,21000 Split</item>
      <item>Jasmin Čaušević, OIB 18030083498, Čaklje 37,21327 Podgora</item>
      <item>Franjo Kušević, OIB 46060556856, Lučelnica 87,10451 Lučelnica</item>
      <item>Rina Broqi, OIB 27121995258, Horvaćanska Cesta 166,10000 Zagreb</item>
      <item>IVAN KRALJ, V. VRBICE 15,10250 Lučko</item>
      <item>Mladen Petrlić, OIB 88977535430, Ludbreška Ulica 10,10000 Zagreb</item>
      <item>Zvonko Babić, OIB 70434924687, Jurice Muraia 2,40000 Čakovec</item>
      <item>Zvjezdana Balen-Vuglač, OIB 41427375263, Marinići 80 B,51216 Marinići</item>
      <item>HOJSKI NEKRETNINE društvo s ograničenom odgovornošću za proizvodnju, trgovinu i usluge, OIB 48954500679, Majdakova 45,10000 Zagreb</item>
      <item>Dragana Drobac, OIB 50310836278, Cernik 225,51218 Cernik</item>
      <item>METRO LIVING d.o.o. za trgovinu i usluge, OIB 18836443912, Sobolski put 16,10000 Zagreb</item>
      <item>Martina Peričić, OIB 41096827899, Ulica Ivana Zahara 3,10000 Zagreb</item>
      <item>Ivona Vuglač, OIB 68310426614, Marinići 80 B,51216 Marinići</item>
      <item>Darko Acalinović, OIB 00614141617, Vladimira Nazora 90,21480 Vis</item>
      <item>Sandra Prskalo, OIB 89797926066, Jablanovac 24,10000 Zagreb</item>
      <item>Ranko Vukosavljević, OIB 51556794836, Kutnjački Put 6,10000 Zagreb</item>
      <item>CENTAR VIZIJA d.o.o. za trgovinu, OIB 05417850582, Kranjčevićeva 53,10000 Zagreb</item>
      <item>Stjepan Žuljić, OIB 86416796158, Sisačka 16,10410 Velika Gorica</item>
      <item>AQUAMONT d.o.o. za graditeljstvo, trgovinu i usluge, OIB 85058985197, Sobolski put 16,10000 Zagreb</item>
      <item>Dalibor Koljenik, OIB 32237070324, Koranska 8,31500 Našice</item>
      <item>JOSIP PETRIČEVIĆ, ŠETALIŠTE 150. BRIGADE 8,10000 Zagreb</item>
      <item>Dino Marjanović, OIB 94571187643, Ulica Ljudevita Posavskog 16,10000 Zagreb</item>
      <item>Otilia Varoščić, OIB 29857255382, Jablanska Ulica 32,10000 Zagreb</item>
      <item>Krešimir Flas, OIB 24601707285, Vlatka Mačeka 10,35000 Slavonski Brod</item>
      <item>Ivanka Zubčić, OIB 81995032685, UL. HRVATSKIH BRANITELJA 7 (ranije: PRIDRAGA, PRIDRAGA, 104),23312 Pridraga</item>
      <item>Sanja Šukunda, OIB 59006877827, Ulica Brune Bušića 3,10000 Zagreb</item>
      <item>Martinna Lana Kordić, OIB 17298754112, Slavka Kolara 35,10410 Velika Gorica</item>
      <item>BORIS JURIĆ, VIJENAC DINARE,31000 Osijek</item>
      <item>Zlata Piler, OIB 13123416897, Ulica Nikole Pavića 34,10000 Zagreb</item>
      <item>Ljubica Vidak, OIB 59045015690, Jaruščica 5 A,10000 Zagreb</item>
      <item>Anđela Matanović, OIB 23863557391, Nova X 55,22202 Rogoznica</item>
      <item>Petra Kovač, OIB 81818391740, Sopnički Odvojak 5 C,10000 Zagreb</item>
      <item>Valentina Pavković, OIB 87067683188, Jaruščica 7 A,10000 Zagreb</item>
      <item>Božidar Lokner, OIB 27430987328, Jaruščica 7 A,10000 Zagreb</item>
      <item>Miroslav Jurković, OIB 54288805565, Razumov Breg 6,10435 Falašćak</item>
      <item>Tea Kolić, OIB 41585198769, Luketići 55,47300 Zagorje</item>
      <item>IVICA TOMIĆ, VRANIĆEVA 11,10000 Zagreb</item>
      <item>JOSIP JELIĆ, SLAVKA KOLARA 35,10410 Velika Gorica</item>
      <item>Magda Butorac, OIB 08583634020, Bana Jelačića 55,32221 Cerić</item>
      <item>Vladimir Čavlović, OIB 56625730708, Ulica Anđela Gabrijela 19,32100 Vinkovci</item>
      <item>Tatjana Mateković, OIB 74561760663, Medveščak 99,10000 Zagreb</item>
      <item>Vesna Mladina, OIB 71801437335, Ozaljska Ulica 96,10000 Zagreb</item>
      <item>Miroslav Šarić, OIB 25341165767, Jaruščica 7,10000 Zagreb</item>
      <item>Vedran Juroš, OIB 63902441919, Ulica Kralja Petra Svačića 3,31000 Osijek</item>
      <item>Nikola Klaić, OIB 48832374139, Lojenov Prilaz 10,10000 Zagreb</item>
      <item>Boris Hipp, OIB 42112609273, ULICA BANA TEODORA PEJAČEVIĆA 9 (ranije: NAŠICE, AUGUSTA CESARCA, 9),31500 Našice</item>
      <item>Robert Žunić, OIB 45515944422, Savska Opatovina 34,10000 Zagreb</item>
      <item>STUDIO RENTAL d.o.o. za usluge, OIB 04132278774, Športska 25,10410 Novo Čiče</item>
      <item>Darko Barišić, OIB 62519692888, Huzjanova Ulica 22,10000 Zagreb</item>
      <item>Željko Borovička, OIB 56179447139, Barčev Trg 14,10000 Zagreb</item>
      <item>Zdenko Tica, OIB 49584641587, Ulica Vladimira Nazora 18,34551 Lipik</item>
      <item>Sabina Abdurahimi, OIB 67660387238, Kombolova Ulica 3,10000 Zagreb</item>
      <item>Darije Petolas, OIB 10344917608, Fancevljev Prilaz 8,10000 Zagreb</item>
      <item>Perica Mitrović, OIB 29538074286, Kardinala Alojzija Stepinca 35,31000 Osijek</item>
      <item>Matija Špičić, OIB 02495519389, Špičićeva Ulica 4,10410 Mičevec</item>
      <item>Natali Bogićević, OIB 84056119217, Cvjetno Naselje 14,10410 Velika Gorica</item>
      <item>Filip Grilec, OIB 94471925962, Ulica Cvijete Zuzorić 53,10000 Zagreb</item>
      <item>Zdenka Štern, OIB 32826205231, Oreškovićeva Ulica 6 V,10000 Zagreb</item>
      <item>Vladimir Vrhovec, OIB 36459972653, Jaruščica 11,10000 Zagreb</item>
      <item>Oliver Zorić, OIB 35822433380, Jaruščica 11,10000 Zagreb</item>
      <item>Vjekoslav Caktaš, OIB 62953165590, Solinske Mladeži 69 A,21210 Solin</item>
      <item>TOMISLAV MILIČEVIĆ, VELIKI POGANAC 5,48312 Veliki Poganac</item>
      <item>Antun Galić, OIB 26954182575, Šetal.150.brigade Hrvat.vojske 1,10000 Zagreb</item>
      <item>VRHUNSKA GRADNJA j.d.o.o. za usluge, OIB 44285161879, Havidićeva 16,10000 Zagreb</item>
      <item>Božica Bronzović Arbanas, OIB 81109718920, Jaruščica 5 A,10000 Zagreb</item>
      <item>Kristina Tadić, OIB 34964601979, Omladinska Ulica 26,10310 Ivanić-Grad</item>
      <item>Bernardica Djapić, OIB 83416361565, Ulica Božidara Magovca 48,10000 Zagreb</item>
      <item>Anita Zrinjan, OIB 45979512796, Medsave 26,10430 Medsave</item>
      <item>MARKO MARTINOVIĆ, STENJEVEČKA 35,10000 Zagreb</item>
      <item>NEKTUS INTERIJERI d.o.o. za usluge, OIB 87157825646, Ulica Vojina Bakića 2,10000 Zagreb</item>
      <item>Josip Munđar, OIB 55396621716, Ulica Đurđice Agićeve 3,10000 Zagreb</item>
      <item>Igor Bubnjić, OIB 68673320401, Prvomajska 11,43500 Daruvar</item>
      <item>Branka Lozić, OIB 03377626486, Ulica Ferde Livadića 10,10290 Zaprešić</item>
      <item>Marinko Ratković, OIB 54057243372, Škarnik 26,42223 Škarnik</item>
      <item>Dominik Brkić, OIB 14406310871, Jaruščica 9 D,10000 Zagreb</item>
      <item>Ljubica Žuljić, OIB 47641118940, Sisačka 16,10410 Velika Gorica</item>
      <item>Ivan Tržić, OIB 88170432071, Franje Blažinca 29,10370 Kozinščak</item>
      <item>DETONEX d.o.o. za trgovinu, OIB 84246899345, Horvaćanska cesta 23,10000 Zagreb</item>
      <item>Vanna Bojović, OIB 83656206667, Bartolići 35,10000 Zagreb</item>
      <item>Alan Jurković, OIB 53995301946, Topnička Ulica 10,10000 Zagreb</item>
      <item>Branka Tomaško, OIB 93793808015, Grančarska Ulica V. Odvojak 2,10257 Kupinečki Kraljevec</item>
      <item>Ilija Tufeković, OIB 85272849807, Savski Gaj Iii. 18,10000 Zagreb</item>
      <item>Antun-Željko Gidi, OIB 68779306540, Jaruščica 5,10000 Zagreb</item>
      <item>Višnja Broqi, OIB 35093755829, Lanište 1 J,10000 Zagreb</item>
      <item>GORAN TOMIĆ, BUKOVAČKA CESTA 331 A,10000 Zagreb</item>
      <item>Nebojša Perić, OIB 17683491651, Baburičina Ulica 17,10000 Zagreb</item>
      <item>Alen Jelovac, OIB 92213194197, Trg Kralja Tomislava 6,10000 Zagreb</item>
      <item>Petar Klipić, OIB 72968154640, Pičmanova Ulica 5,10000 Zagreb</item>
      <item>Maja Katana, OIB 98013783313, Ulica Milana Ogrizovića 2,10000 Zagreb</item>
      <item>Goran Crepulja, OIB 18982056058, Špadići 78,52440 Poreč</item>
      <item>Jelena Jozić, OIB 61368880664, Dankovečka Ulica 104,10000 Zagreb</item>
      <item>Ela Mihovilović Brkić, OIB 71624369158, Prisavlje 10,10000 Zagreb</item>
      <item>Miodrag Lesar, OIB 04182813536, Dolenica 12 F,10250 Lučko</item>
      <item>Iris Cekuš Soltz, OIB 72558220282, Ulica Josipa Pupačića 4,10000 Zagreb</item>
      <item>ORION ULAGANJA d.o.o. za usluge, OIB 45663810571, Jaruščica 11,10000 Zagreb</item>
      <item>Dora Hanžeković, OIB 29273403595</item>
      <item>Ivo Farčić, OIB 60542580519, Baštijanova 2a,10000 Zagreb</item>
      <item>Milijana Vizjak, OIB 24053414429, Demšarova Ulica 41,10000 Zagreb</item>
      <item>Snježana Šarić, OIB 81440476583, Ulica Grada Chicaga 4,10000 Zagreb</item>
      <item>Željko Albini, OIB 26256621275, Gračanska cesta 91 B,10000 Zagreb</item>
      <item>Županijsko državno odvjetništvo u Zagrebu, OIB 16488001145</item>
      <item>Ruža Santini, OIB 95280404750, Ivana Merza 8,23210 Turanj</item>
      <item>Zoran Mihajlović, OIB 60407042502, Ulica Ivana Rendića 31,10000 Zagreb</item>
      <item>Jurica Reberski, OIB 04868590499, Radnička c. 80,10000 Zagreb</item>
      <item>Jurica Tončić, OIB 44669013271, Ignjata Đorđića 19,10000 Zagreb</item>
      <item>TOP CLASS NEKRETNINE jednostavno društvo s ograničenom odgovornošću za gradnju i posredovanje u prometu nekretininama, OIB 71460389305, Ulica Karla Metikoša 3,10000 Zagreb</item>
      <item>MAMIĆ PERIĆ REBERSKI RIMAC Odvjetničko društvo, društvo s ograničenom odgovornošću, OIB 32802230502, Ivana Lučića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05965133878</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null</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69603850430</item>
      <item>, OIB 77214883107</item>
      <item>, OIB 86778817194</item>
      <item>, OIB 10961890432</item>
      <item>, OIB 16863827730</item>
      <item>, OIB 71479698322</item>
      <item>, OIB 05767821988</item>
      <item>, OIB 75355077589</item>
      <item>, OIB 72359897820</item>
      <item>, OIB 67403334435</item>
      <item>, OIB null</item>
      <item>, OIB 04222923717</item>
      <item>, OIB null</item>
      <item>, OIB 71833983967</item>
      <item>, OIB null</item>
      <item>, OIB 11689582126</item>
      <item>, OIB 93538380913</item>
      <item>, OIB 76698290315</item>
      <item>, OIB 74349957002</item>
      <item>, OIB 73670201850</item>
      <item>, OIB null</item>
      <item>, OIB 77679532298</item>
      <item>, OIB null</item>
      <item>, OIB 63838897711</item>
      <item>, OIB 50730779773</item>
      <item>, OIB 26538063798</item>
      <item>, OIB 58644776096</item>
      <item>, OIB null</item>
      <item>, OIB 06143438724</item>
      <item>, OIB 59459077421</item>
      <item>, OIB 01933666749</item>
      <item>, OIB 72517850145</item>
      <item>, OIB 05296710885</item>
      <item>, OIB 18648097894</item>
      <item>, OIB 77618338351</item>
      <item>, OIB 18030083498</item>
      <item>, OIB 46060556856</item>
      <item>, OIB 27121995258</item>
      <item>, OIB null</item>
      <item>, OIB 88977535430</item>
      <item>, OIB 70434924687</item>
      <item>, OIB 41427375263</item>
      <item>, OIB 48954500679</item>
      <item>, OIB 50310836278</item>
      <item>, OIB 18836443912</item>
      <item>, OIB 41096827899</item>
      <item>, OIB 68310426614</item>
      <item>, OIB 00614141617</item>
      <item>, OIB 89797926066</item>
      <item>, OIB 51556794836</item>
      <item>, OIB 05417850582</item>
      <item>, OIB 86416796158</item>
      <item>, OIB 85058985197</item>
      <item>, OIB 32237070324</item>
      <item>, OIB null</item>
      <item>, OIB 94571187643</item>
      <item>, OIB 29857255382</item>
      <item>, OIB 24601707285</item>
      <item>, OIB 81995032685</item>
      <item>, OIB 59006877827</item>
      <item>, OIB 17298754112</item>
      <item>, OIB null</item>
      <item>, OIB 13123416897</item>
      <item>, OIB 59045015690</item>
      <item>, OIB 23863557391</item>
      <item>, OIB 81818391740</item>
      <item>, OIB 87067683188</item>
      <item>, OIB 27430987328</item>
      <item>, OIB 54288805565</item>
      <item>, OIB 41585198769</item>
      <item>, OIB null</item>
      <item>, OIB null</item>
      <item>, OIB 08583634020</item>
      <item>, OIB 56625730708</item>
      <item>, OIB 74561760663</item>
      <item>, OIB 71801437335</item>
      <item>, OIB 25341165767</item>
      <item>, OIB 63902441919</item>
      <item>, OIB 48832374139</item>
      <item>, OIB 42112609273</item>
      <item>, OIB 45515944422</item>
      <item>, OIB 04132278774</item>
      <item>, OIB 62519692888</item>
      <item>, OIB 56179447139</item>
      <item>, OIB 49584641587</item>
      <item>, OIB 67660387238</item>
      <item>, OIB 10344917608</item>
      <item>, OIB 29538074286</item>
      <item>, OIB 02495519389</item>
      <item>, OIB 84056119217</item>
      <item>, OIB 94471925962</item>
      <item>, OIB 32826205231</item>
      <item>, OIB 36459972653</item>
      <item>, OIB 35822433380</item>
      <item>, OIB 62953165590</item>
      <item>, OIB null</item>
      <item>, OIB 26954182575</item>
      <item>, OIB 44285161879</item>
      <item>, OIB 81109718920</item>
      <item>, OIB 34964601979</item>
      <item>, OIB 83416361565</item>
      <item>, OIB 45979512796</item>
      <item>, OIB null</item>
      <item>, OIB 87157825646</item>
      <item>, OIB 55396621716</item>
      <item>, OIB 68673320401</item>
      <item>, OIB 03377626486</item>
      <item>, OIB 54057243372</item>
      <item>, OIB 14406310871</item>
      <item>, OIB 47641118940</item>
      <item>, OIB 88170432071</item>
      <item>, OIB 84246899345</item>
      <item>, OIB 83656206667</item>
      <item>, OIB 53995301946</item>
      <item>, OIB 93793808015</item>
      <item>, OIB 85272849807</item>
      <item>, OIB 68779306540</item>
      <item>, OIB 35093755829</item>
      <item>, OIB null</item>
      <item>, OIB 17683491651</item>
      <item>, OIB 92213194197</item>
      <item>, OIB 72968154640</item>
      <item>, OIB 98013783313</item>
      <item>, OIB 18982056058</item>
      <item>, OIB 61368880664</item>
      <item>, OIB 71624369158</item>
      <item>, OIB 04182813536</item>
      <item>, OIB 72558220282</item>
      <item>, OIB 45663810571</item>
      <item>, OIB 29273403595</item>
      <item>, OIB 60542580519</item>
      <item>, OIB 24053414429</item>
      <item>, OIB 81440476583</item>
      <item>, OIB 26256621275</item>
      <item>, OIB 16488001145</item>
      <item>, OIB 95280404750</item>
      <item>, OIB 60407042502</item>
      <item>, OIB 04868590499</item>
      <item>, OIB 44669013271</item>
      <item>, OIB 71460389305</item>
      <item>, OIB 32802230502</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05965133878</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null</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69603850430</item>
      <item>, OIB 77214883107</item>
      <item>, OIB 86778817194</item>
      <item>, OIB 10961890432</item>
      <item>, OIB 16863827730</item>
      <item>, OIB 71479698322</item>
      <item>, OIB 05767821988</item>
      <item>, OIB 75355077589</item>
      <item>, OIB 72359897820</item>
      <item>, OIB 67403334435</item>
      <item>, OIB null</item>
      <item>, OIB 04222923717</item>
      <item>, OIB null</item>
      <item>, OIB 71833983967</item>
      <item>, OIB null</item>
      <item>, OIB 11689582126</item>
      <item>, OIB 93538380913</item>
      <item>, OIB 76698290315</item>
      <item>, OIB 74349957002</item>
      <item>, OIB 73670201850</item>
      <item>, OIB null</item>
      <item>, OIB 77679532298</item>
      <item>, OIB null</item>
      <item>, OIB 63838897711</item>
      <item>, OIB 50730779773</item>
      <item>, OIB 26538063798</item>
      <item>, OIB 58644776096</item>
      <item>, OIB null</item>
      <item>, OIB 06143438724</item>
      <item>, OIB 59459077421</item>
      <item>, OIB 01933666749</item>
      <item>, OIB 72517850145</item>
      <item>, OIB 05296710885</item>
      <item>, OIB 18648097894</item>
      <item>, OIB 77618338351</item>
      <item>, OIB 18030083498</item>
      <item>, OIB 46060556856</item>
      <item>, OIB 27121995258</item>
      <item>, OIB null</item>
      <item>, OIB 88977535430</item>
      <item>, OIB 70434924687</item>
      <item>, OIB 41427375263</item>
      <item>, OIB 48954500679</item>
      <item>, OIB 50310836278</item>
      <item>, OIB 18836443912</item>
      <item>, OIB 41096827899</item>
      <item>, OIB 68310426614</item>
      <item>, OIB 00614141617</item>
      <item>, OIB 89797926066</item>
      <item>, OIB 51556794836</item>
      <item>, OIB 05417850582</item>
      <item>, OIB 86416796158</item>
      <item>, OIB 85058985197</item>
      <item>, OIB 32237070324</item>
      <item>, OIB null</item>
      <item>, OIB 94571187643</item>
      <item>, OIB 29857255382</item>
      <item>, OIB 24601707285</item>
      <item>, OIB 81995032685</item>
      <item>, OIB 59006877827</item>
      <item>, OIB 17298754112</item>
      <item>, OIB null</item>
      <item>, OIB 13123416897</item>
      <item>, OIB 59045015690</item>
      <item>, OIB 23863557391</item>
      <item>, OIB 81818391740</item>
      <item>, OIB 87067683188</item>
      <item>, OIB 27430987328</item>
      <item>, OIB 54288805565</item>
      <item>, OIB 41585198769</item>
      <item>, OIB null</item>
      <item>, OIB null</item>
      <item>, OIB 08583634020</item>
      <item>, OIB 56625730708</item>
      <item>, OIB 74561760663</item>
      <item>, OIB 71801437335</item>
      <item>, OIB 25341165767</item>
      <item>, OIB 63902441919</item>
      <item>, OIB 48832374139</item>
      <item>, OIB 42112609273</item>
      <item>, OIB 45515944422</item>
      <item>, OIB 04132278774</item>
      <item>, OIB 62519692888</item>
      <item>, OIB 56179447139</item>
      <item>, OIB 49584641587</item>
      <item>, OIB 67660387238</item>
      <item>, OIB 10344917608</item>
      <item>, OIB 29538074286</item>
      <item>, OIB 02495519389</item>
      <item>, OIB 84056119217</item>
      <item>, OIB 94471925962</item>
      <item>, OIB 32826205231</item>
      <item>, OIB 36459972653</item>
      <item>, OIB 35822433380</item>
      <item>, OIB 62953165590</item>
      <item>, OIB null</item>
      <item>, OIB 26954182575</item>
      <item>, OIB 44285161879</item>
      <item>, OIB 81109718920</item>
      <item>, OIB 34964601979</item>
      <item>, OIB 83416361565</item>
      <item>, OIB 45979512796</item>
      <item>, OIB null</item>
      <item>, OIB 87157825646</item>
      <item>, OIB 55396621716</item>
      <item>, OIB 68673320401</item>
      <item>, OIB 03377626486</item>
      <item>, OIB 54057243372</item>
      <item>, OIB 14406310871</item>
      <item>, OIB 47641118940</item>
      <item>, OIB 88170432071</item>
      <item>, OIB 84246899345</item>
      <item>, OIB 83656206667</item>
      <item>, OIB 53995301946</item>
      <item>, OIB 93793808015</item>
      <item>, OIB 85272849807</item>
      <item>, OIB 68779306540</item>
      <item>, OIB 35093755829</item>
      <item>, OIB null</item>
      <item>, OIB 17683491651</item>
      <item>, OIB 92213194197</item>
      <item>, OIB 72968154640</item>
      <item>, OIB 98013783313</item>
      <item>, OIB 18982056058</item>
      <item>, OIB 61368880664</item>
      <item>, OIB 71624369158</item>
      <item>, OIB 04182813536</item>
      <item>, OIB 72558220282</item>
      <item>, OIB 45663810571</item>
      <item>, OIB 29273403595</item>
      <item>, OIB 60542580519</item>
      <item>, OIB 24053414429</item>
      <item>, OIB 81440476583</item>
      <item>, OIB 26256621275</item>
      <item>, OIB 16488001145</item>
      <item>, OIB 95280404750</item>
      <item>, OIB 60407042502</item>
      <item>, OIB 04868590499</item>
      <item>, OIB 44669013271</item>
      <item>, OIB 71460389305</item>
      <item>, OIB 32802230502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22. listopada 2012.</izvorni_sadrzaj>
    <derivirana_varijabla naziv="DomainObject.Predmet.DatumPocetkaProcesa_1">22. listopada 2012.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649BA8-E421-44FF-85AD-FC05957F976C}">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2</properties:Pages>
  <properties:Words>287</properties:Words>
  <properties:Characters>1660</properties:Characters>
  <properties:Lines>91</properties:Lines>
  <properties:Paragraphs>33</properties:Paragraphs>
  <properties:TotalTime>28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2012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2021-05-11T11:10:00Z</dcterms:created>
  <dc:creator>Monika Fuček</dc:creator>
  <cp:lastModifiedBy>Monika Fuček</cp:lastModifiedBy>
  <cp:lastPrinted>2021-05-12T09:25:00Z</cp:lastPrinted>
  <dcterms:modified xmlns:xsi="http://www.w3.org/2001/XMLSchema-instance" xsi:type="dcterms:W3CDTF">2021-05-12T09:32:00Z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St-1094/2012-1826 / Zapisnik - Skupština vjerovnika (St-1094-2012-skupština vjerovnika-12-05-2021.docx)</vt:lpwstr>
  </prop:property>
  <prop:property fmtid="{D5CDD505-2E9C-101B-9397-08002B2CF9AE}" pid="4" name="CC_coloring">
    <vt:bool>false</vt:bool>
  </prop:property>
  <prop:property fmtid="{D5CDD505-2E9C-101B-9397-08002B2CF9AE}" pid="5" name="BrojStranica">
    <vt:i4>2</vt:i4>
  </prop:property>
</prop:Properties>
</file>